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19" w:rsidRPr="000A6BFE" w:rsidRDefault="00EA4FB5" w:rsidP="000A6BFE">
      <w:pPr>
        <w:tabs>
          <w:tab w:val="center" w:pos="4680"/>
          <w:tab w:val="left" w:pos="6585"/>
        </w:tabs>
        <w:rPr>
          <w:b/>
          <w:sz w:val="32"/>
        </w:rPr>
      </w:pPr>
      <w:r w:rsidRPr="00EA4FB5"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52pt;margin-top:2.55pt;width:149pt;height:162.45pt;z-index:251648000;mso-width-relative:margin;mso-height-relative:margin" strokecolor="white">
            <v:textbox style="mso-next-textbox:#_x0000_s1059">
              <w:txbxContent>
                <w:p w:rsidR="008C25EF" w:rsidRDefault="00D868AA">
                  <w:r>
                    <w:rPr>
                      <w:noProof/>
                    </w:rPr>
                    <w:drawing>
                      <wp:inline distT="0" distB="0" distL="0" distR="0">
                        <wp:extent cx="1800225" cy="1800225"/>
                        <wp:effectExtent l="19050" t="0" r="9525" b="0"/>
                        <wp:docPr id="2" name="Picture 1" descr="C:\Users\NIROSHIKA\Desktop\pen\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NIROSHIKA\Desktop\pen\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800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A4FB5">
        <w:rPr>
          <w:noProof/>
          <w:lang w:bidi="ta-IN"/>
        </w:rPr>
        <w:pict>
          <v:rect id="_x0000_s1061" style="position:absolute;margin-left:-27.5pt;margin-top:-27pt;width:517pt;height:9pt;z-index:251649024" fillcolor="black" stroked="f" strokecolor="#92cddc" strokeweight="10pt">
            <v:fill color2="fill lighten(0)" rotate="t" focusposition=".5,.5" focussize="" method="linear sigma" type="gradient"/>
            <v:shadow type="perspective" color="#205867" opacity=".5" offset="1pt" offset2="-3pt"/>
          </v:rect>
        </w:pict>
      </w:r>
      <w:r w:rsidR="008C25EF">
        <w:rPr>
          <w:b/>
        </w:rPr>
        <w:t xml:space="preserve">                                                                                                             </w:t>
      </w:r>
    </w:p>
    <w:p w:rsidR="00A81319" w:rsidRPr="000A6BFE" w:rsidRDefault="00E6495C" w:rsidP="00A81319">
      <w:pPr>
        <w:rPr>
          <w:rFonts w:ascii="Times New Roman" w:hAnsi="Times New Roman"/>
          <w:sz w:val="32"/>
          <w:szCs w:val="32"/>
        </w:rPr>
      </w:pPr>
      <w:r w:rsidRPr="006A23E0">
        <w:rPr>
          <w:rFonts w:ascii="Times New Roman" w:hAnsi="Times New Roman"/>
          <w:b/>
          <w:sz w:val="32"/>
          <w:szCs w:val="32"/>
        </w:rPr>
        <w:t>R.K.N.D.DARSHANI</w:t>
      </w:r>
      <w:r w:rsidR="00A81319" w:rsidRPr="006A23E0">
        <w:rPr>
          <w:rFonts w:ascii="Times New Roman" w:hAnsi="Times New Roman"/>
          <w:b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  <w:r w:rsidR="00A81319" w:rsidRPr="00E6495C">
        <w:rPr>
          <w:rFonts w:ascii="Times New Roman" w:hAnsi="Times New Roman"/>
          <w:sz w:val="32"/>
          <w:szCs w:val="32"/>
        </w:rPr>
        <w:tab/>
      </w:r>
    </w:p>
    <w:p w:rsidR="00E6495C" w:rsidRPr="00E6495C" w:rsidRDefault="00E6495C" w:rsidP="00E6495C">
      <w:pPr>
        <w:spacing w:after="0"/>
        <w:rPr>
          <w:rFonts w:ascii="Times New Roman" w:hAnsi="Times New Roman"/>
          <w:sz w:val="26"/>
          <w:szCs w:val="26"/>
        </w:rPr>
      </w:pPr>
      <w:r w:rsidRPr="00E6495C">
        <w:rPr>
          <w:rFonts w:ascii="Times New Roman" w:hAnsi="Times New Roman"/>
          <w:sz w:val="26"/>
          <w:szCs w:val="26"/>
        </w:rPr>
        <w:t>“Jeewanthi”</w:t>
      </w:r>
    </w:p>
    <w:p w:rsidR="00E6495C" w:rsidRPr="00E6495C" w:rsidRDefault="00564076" w:rsidP="00E6495C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Rathmalawin</w:t>
      </w:r>
      <w:r w:rsidR="00E6495C" w:rsidRPr="00E6495C">
        <w:rPr>
          <w:rFonts w:ascii="Times New Roman" w:hAnsi="Times New Roman"/>
          <w:sz w:val="26"/>
          <w:szCs w:val="26"/>
        </w:rPr>
        <w:t>na</w:t>
      </w:r>
    </w:p>
    <w:p w:rsidR="00E6495C" w:rsidRPr="00E6495C" w:rsidRDefault="00E6495C" w:rsidP="00E6495C">
      <w:pPr>
        <w:spacing w:after="0"/>
        <w:rPr>
          <w:rFonts w:ascii="Times New Roman" w:hAnsi="Times New Roman"/>
          <w:sz w:val="26"/>
          <w:szCs w:val="26"/>
        </w:rPr>
      </w:pPr>
      <w:r w:rsidRPr="00E6495C">
        <w:rPr>
          <w:rFonts w:ascii="Times New Roman" w:hAnsi="Times New Roman"/>
          <w:sz w:val="26"/>
          <w:szCs w:val="26"/>
        </w:rPr>
        <w:t>Balangoda.</w:t>
      </w:r>
    </w:p>
    <w:p w:rsidR="00E6495C" w:rsidRPr="00E6495C" w:rsidRDefault="00E6495C" w:rsidP="00E6495C">
      <w:pPr>
        <w:spacing w:after="0"/>
        <w:rPr>
          <w:rFonts w:ascii="Times New Roman" w:hAnsi="Times New Roman"/>
          <w:sz w:val="26"/>
          <w:szCs w:val="26"/>
        </w:rPr>
      </w:pPr>
      <w:r w:rsidRPr="00E6495C">
        <w:rPr>
          <w:rFonts w:ascii="Times New Roman" w:hAnsi="Times New Roman"/>
          <w:sz w:val="26"/>
          <w:szCs w:val="26"/>
        </w:rPr>
        <w:t>Mobile</w:t>
      </w:r>
      <w:r w:rsidR="00117D29">
        <w:rPr>
          <w:rFonts w:ascii="Times New Roman" w:hAnsi="Times New Roman"/>
          <w:sz w:val="26"/>
          <w:szCs w:val="26"/>
        </w:rPr>
        <w:t xml:space="preserve"> : </w:t>
      </w:r>
      <w:r w:rsidR="00DF5217">
        <w:rPr>
          <w:rFonts w:ascii="Times New Roman" w:hAnsi="Times New Roman"/>
          <w:sz w:val="26"/>
          <w:szCs w:val="26"/>
        </w:rPr>
        <w:t>0717163169</w:t>
      </w:r>
    </w:p>
    <w:p w:rsidR="00E6495C" w:rsidRPr="00E6495C" w:rsidRDefault="00E6495C" w:rsidP="00E6495C">
      <w:pPr>
        <w:spacing w:after="0"/>
        <w:rPr>
          <w:rFonts w:ascii="Times New Roman" w:hAnsi="Times New Roman"/>
          <w:sz w:val="26"/>
          <w:szCs w:val="26"/>
        </w:rPr>
      </w:pPr>
      <w:r w:rsidRPr="00E6495C">
        <w:rPr>
          <w:rFonts w:ascii="Times New Roman" w:hAnsi="Times New Roman"/>
          <w:sz w:val="26"/>
          <w:szCs w:val="26"/>
        </w:rPr>
        <w:t>Phone  :  0452288282</w:t>
      </w:r>
    </w:p>
    <w:p w:rsidR="00E6495C" w:rsidRPr="00E6495C" w:rsidRDefault="00E6495C" w:rsidP="00E6495C">
      <w:pPr>
        <w:spacing w:after="0"/>
        <w:rPr>
          <w:rFonts w:ascii="Times New Roman" w:hAnsi="Times New Roman"/>
          <w:sz w:val="26"/>
          <w:szCs w:val="26"/>
        </w:rPr>
      </w:pPr>
      <w:r w:rsidRPr="00E6495C">
        <w:rPr>
          <w:rFonts w:ascii="Times New Roman" w:hAnsi="Times New Roman"/>
          <w:sz w:val="26"/>
          <w:szCs w:val="26"/>
        </w:rPr>
        <w:t xml:space="preserve">E-mail   </w:t>
      </w:r>
      <w:r w:rsidR="00F80810">
        <w:rPr>
          <w:rFonts w:ascii="Times New Roman" w:hAnsi="Times New Roman"/>
          <w:b/>
          <w:bCs/>
          <w:sz w:val="26"/>
          <w:szCs w:val="26"/>
        </w:rPr>
        <w:t xml:space="preserve"> </w:t>
      </w:r>
      <w:hyperlink r:id="rId8" w:history="1">
        <w:r w:rsidR="00F80810" w:rsidRPr="007E294B">
          <w:rPr>
            <w:rStyle w:val="Hyperlink"/>
            <w:rFonts w:ascii="Times New Roman" w:hAnsi="Times New Roman"/>
            <w:sz w:val="26"/>
            <w:szCs w:val="26"/>
          </w:rPr>
          <w:t>niroshidarshani@gmail.com</w:t>
        </w:r>
      </w:hyperlink>
      <w:r w:rsidR="00F80810">
        <w:rPr>
          <w:rFonts w:ascii="Times New Roman" w:hAnsi="Times New Roman"/>
          <w:sz w:val="26"/>
          <w:szCs w:val="26"/>
        </w:rPr>
        <w:t xml:space="preserve"> </w:t>
      </w:r>
    </w:p>
    <w:p w:rsidR="00A81319" w:rsidRDefault="00EA4FB5" w:rsidP="00207A7F">
      <w:pPr>
        <w:spacing w:after="0"/>
      </w:pPr>
      <w:r w:rsidRPr="00EA4FB5">
        <w:rPr>
          <w:b/>
          <w:noProof/>
          <w:lang w:bidi="ta-IN"/>
        </w:rPr>
        <w:pict>
          <v:rect id="_x0000_s1062" style="position:absolute;margin-left:-27.5pt;margin-top:4.15pt;width:517pt;height:9pt;z-index:251650048" fillcolor="black" stroked="f" strokecolor="#92cddc" strokeweight="10pt">
            <v:fill color2="fill lighten(0)" rotate="t" focusposition=".5,.5" focussize="" method="linear sigma" type="gradient"/>
            <v:shadow type="perspective" color="#205867" opacity=".5" offset="1pt" offset2="-3pt"/>
          </v:rect>
        </w:pict>
      </w:r>
      <w:r w:rsidR="00E6495C" w:rsidRPr="00E6495C">
        <w:rPr>
          <w:rFonts w:ascii="Times New Roman" w:hAnsi="Times New Roman"/>
          <w:sz w:val="26"/>
          <w:szCs w:val="26"/>
        </w:rPr>
        <w:t xml:space="preserve">       </w:t>
      </w:r>
      <w:r w:rsidR="00A81319" w:rsidRPr="00E6495C">
        <w:rPr>
          <w:rFonts w:ascii="Times New Roman" w:hAnsi="Times New Roman"/>
          <w:sz w:val="26"/>
          <w:szCs w:val="26"/>
        </w:rPr>
        <w:tab/>
      </w:r>
      <w:r w:rsidR="00A81319" w:rsidRPr="00E6495C">
        <w:rPr>
          <w:rFonts w:ascii="Times New Roman" w:hAnsi="Times New Roman"/>
          <w:sz w:val="26"/>
          <w:szCs w:val="26"/>
        </w:rPr>
        <w:tab/>
      </w:r>
      <w:r w:rsidR="00A81319" w:rsidRPr="00E6495C">
        <w:rPr>
          <w:rFonts w:ascii="Times New Roman" w:hAnsi="Times New Roman"/>
          <w:sz w:val="26"/>
          <w:szCs w:val="26"/>
        </w:rPr>
        <w:tab/>
      </w:r>
      <w:r w:rsidR="00A81319" w:rsidRPr="00E6495C">
        <w:rPr>
          <w:rFonts w:ascii="Times New Roman" w:hAnsi="Times New Roman"/>
          <w:sz w:val="26"/>
          <w:szCs w:val="26"/>
        </w:rPr>
        <w:tab/>
      </w:r>
      <w:r w:rsidR="00A81319" w:rsidRPr="00E6495C">
        <w:rPr>
          <w:rFonts w:ascii="Times New Roman" w:hAnsi="Times New Roman"/>
          <w:sz w:val="26"/>
          <w:szCs w:val="26"/>
        </w:rPr>
        <w:tab/>
      </w:r>
      <w:r w:rsidR="00A81319" w:rsidRPr="00E6495C">
        <w:rPr>
          <w:rFonts w:ascii="Times New Roman" w:hAnsi="Times New Roman"/>
          <w:sz w:val="26"/>
          <w:szCs w:val="26"/>
        </w:rPr>
        <w:tab/>
      </w:r>
      <w:r w:rsidR="00A81319">
        <w:tab/>
      </w:r>
      <w:r w:rsidR="00A81319">
        <w:tab/>
        <w:t xml:space="preserve">            </w:t>
      </w:r>
    </w:p>
    <w:p w:rsidR="00207A7F" w:rsidRPr="00207A7F" w:rsidRDefault="00207A7F" w:rsidP="00207A7F">
      <w:pPr>
        <w:spacing w:after="0"/>
      </w:pPr>
    </w:p>
    <w:p w:rsidR="00A81319" w:rsidRPr="00C37E9E" w:rsidRDefault="00EA4FB5" w:rsidP="00151E06">
      <w:pPr>
        <w:ind w:hanging="550"/>
        <w:rPr>
          <w:rFonts w:ascii="Times New Roman" w:hAnsi="Times New Roman"/>
          <w:i/>
          <w:color w:val="C00000"/>
          <w:sz w:val="32"/>
          <w:szCs w:val="32"/>
        </w:rPr>
      </w:pPr>
      <w:r w:rsidRPr="00EA4FB5">
        <w:rPr>
          <w:b/>
          <w:i/>
          <w:noProof/>
          <w:color w:val="3333FF"/>
          <w:lang w:bidi="ta-IN"/>
        </w:rPr>
        <w:pict>
          <v:rect id="_x0000_s1063" style="position:absolute;margin-left:-27.5pt;margin-top:19.05pt;width:118.9pt;height:4.9pt;z-index:251651072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  <w:r w:rsidR="009F0D5C" w:rsidRPr="00C37E9E">
        <w:rPr>
          <w:rFonts w:ascii="Times New Roman" w:hAnsi="Times New Roman"/>
          <w:i/>
          <w:color w:val="C00000"/>
          <w:sz w:val="32"/>
          <w:szCs w:val="32"/>
        </w:rPr>
        <w:t xml:space="preserve">My Word </w:t>
      </w:r>
    </w:p>
    <w:p w:rsidR="00A74F61" w:rsidRDefault="00A74F61" w:rsidP="00A74F61">
      <w:pPr>
        <w:spacing w:after="0" w:line="360" w:lineRule="auto"/>
        <w:rPr>
          <w:b/>
          <w:i/>
          <w:color w:val="3333FF"/>
        </w:rPr>
      </w:pPr>
    </w:p>
    <w:p w:rsidR="00A74F61" w:rsidRPr="00404C5B" w:rsidRDefault="00A15BDB" w:rsidP="00A74F61">
      <w:pPr>
        <w:spacing w:after="0" w:line="360" w:lineRule="auto"/>
        <w:rPr>
          <w:rFonts w:ascii="Times New Roman" w:hAnsi="Times New Roman"/>
          <w:b/>
          <w:i/>
          <w:color w:val="3333FF"/>
          <w:sz w:val="24"/>
          <w:szCs w:val="24"/>
        </w:rPr>
      </w:pPr>
      <w:r w:rsidRPr="00404C5B">
        <w:rPr>
          <w:rFonts w:ascii="Times New Roman" w:hAnsi="Times New Roman"/>
          <w:b/>
          <w:i/>
          <w:color w:val="3333FF"/>
          <w:sz w:val="24"/>
          <w:szCs w:val="24"/>
        </w:rPr>
        <w:t>“</w:t>
      </w:r>
      <w:r w:rsidR="006F1D2C" w:rsidRPr="00404C5B">
        <w:rPr>
          <w:rFonts w:ascii="Times New Roman" w:hAnsi="Times New Roman"/>
          <w:b/>
          <w:i/>
          <w:color w:val="3333FF"/>
          <w:sz w:val="24"/>
          <w:szCs w:val="24"/>
        </w:rPr>
        <w:t>No matter</w:t>
      </w:r>
      <w:r w:rsidR="00A74F61" w:rsidRPr="00404C5B">
        <w:rPr>
          <w:rFonts w:ascii="Times New Roman" w:hAnsi="Times New Roman"/>
          <w:b/>
          <w:i/>
          <w:color w:val="3333FF"/>
          <w:sz w:val="24"/>
          <w:szCs w:val="24"/>
        </w:rPr>
        <w:t xml:space="preserve"> where the place is, No worries how the conditions are …Whatever I ought to do, </w:t>
      </w:r>
    </w:p>
    <w:p w:rsidR="00C37E9E" w:rsidRPr="00404C5B" w:rsidRDefault="00A74F61" w:rsidP="00A74F61">
      <w:pPr>
        <w:spacing w:after="0" w:line="360" w:lineRule="auto"/>
        <w:rPr>
          <w:rFonts w:ascii="Times New Roman" w:hAnsi="Times New Roman"/>
          <w:b/>
          <w:i/>
          <w:color w:val="3333FF"/>
          <w:sz w:val="24"/>
          <w:szCs w:val="24"/>
        </w:rPr>
      </w:pPr>
      <w:r w:rsidRPr="00404C5B">
        <w:rPr>
          <w:rFonts w:ascii="Times New Roman" w:hAnsi="Times New Roman"/>
          <w:b/>
          <w:i/>
          <w:color w:val="3333FF"/>
          <w:sz w:val="24"/>
          <w:szCs w:val="24"/>
        </w:rPr>
        <w:t>Do it my best and best.”</w:t>
      </w:r>
    </w:p>
    <w:p w:rsidR="00A81319" w:rsidRDefault="00A81319" w:rsidP="00A81319"/>
    <w:p w:rsidR="00A81319" w:rsidRPr="00C37E9E" w:rsidRDefault="00EA4FB5" w:rsidP="00151E06">
      <w:pPr>
        <w:ind w:hanging="550"/>
        <w:rPr>
          <w:rFonts w:ascii="Times New Roman" w:hAnsi="Times New Roman"/>
          <w:i/>
          <w:color w:val="C00000"/>
          <w:sz w:val="32"/>
          <w:szCs w:val="32"/>
        </w:rPr>
      </w:pPr>
      <w:r w:rsidRPr="00EA4FB5">
        <w:rPr>
          <w:b/>
          <w:i/>
          <w:noProof/>
          <w:color w:val="3333FF"/>
          <w:lang w:bidi="ta-IN"/>
        </w:rPr>
        <w:pict>
          <v:rect id="_x0000_s1064" style="position:absolute;margin-left:-27.5pt;margin-top:18.3pt;width:118.9pt;height:4.9pt;z-index:251652096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  <w:r w:rsidR="00923563" w:rsidRPr="00C37E9E">
        <w:rPr>
          <w:rFonts w:ascii="Times New Roman" w:hAnsi="Times New Roman"/>
          <w:i/>
          <w:color w:val="C00000"/>
          <w:sz w:val="32"/>
          <w:szCs w:val="32"/>
        </w:rPr>
        <w:t>My Vision</w:t>
      </w:r>
    </w:p>
    <w:p w:rsidR="007D283B" w:rsidRDefault="007D283B" w:rsidP="00A81319"/>
    <w:p w:rsidR="00A74F61" w:rsidRPr="00151E06" w:rsidRDefault="00BE1EDC" w:rsidP="00A81319">
      <w:pPr>
        <w:rPr>
          <w:rFonts w:ascii="Times New Roman" w:hAnsi="Times New Roman"/>
          <w:i/>
          <w:sz w:val="24"/>
          <w:szCs w:val="24"/>
        </w:rPr>
      </w:pPr>
      <w:r w:rsidRPr="004A4377">
        <w:rPr>
          <w:rFonts w:ascii="Times New Roman" w:hAnsi="Times New Roman"/>
          <w:i/>
          <w:sz w:val="24"/>
          <w:szCs w:val="24"/>
        </w:rPr>
        <w:t>“ To become a unique performer in the field of Business Management who can carry the work place to an incredible success. “</w:t>
      </w:r>
    </w:p>
    <w:p w:rsidR="00A81319" w:rsidRPr="00C37E9E" w:rsidRDefault="00A81319" w:rsidP="00A81319">
      <w:pPr>
        <w:rPr>
          <w:color w:val="C00000"/>
        </w:rPr>
      </w:pPr>
    </w:p>
    <w:p w:rsidR="00A81319" w:rsidRPr="00C37E9E" w:rsidRDefault="00A81319" w:rsidP="00151E06">
      <w:pPr>
        <w:pStyle w:val="Heading5"/>
        <w:ind w:left="180" w:hanging="730"/>
        <w:jc w:val="left"/>
        <w:rPr>
          <w:b w:val="0"/>
          <w:i/>
          <w:color w:val="C00000"/>
          <w:szCs w:val="32"/>
        </w:rPr>
      </w:pPr>
      <w:r w:rsidRPr="00C37E9E">
        <w:rPr>
          <w:b w:val="0"/>
          <w:i/>
          <w:color w:val="C00000"/>
          <w:szCs w:val="32"/>
        </w:rPr>
        <w:t>Personal Details</w:t>
      </w:r>
    </w:p>
    <w:p w:rsidR="00A81319" w:rsidRDefault="00EA4FB5" w:rsidP="00A81319">
      <w:r w:rsidRPr="00EA4FB5">
        <w:rPr>
          <w:b/>
          <w:i/>
          <w:noProof/>
          <w:color w:val="3333FF"/>
          <w:lang w:bidi="ta-IN"/>
        </w:rPr>
        <w:pict>
          <v:rect id="_x0000_s1065" style="position:absolute;margin-left:-27.5pt;margin-top:.5pt;width:118.9pt;height:4.9pt;z-index:251653120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</w:p>
    <w:p w:rsidR="00A81319" w:rsidRPr="00A81319" w:rsidRDefault="00A81319" w:rsidP="00E635B8">
      <w:pPr>
        <w:numPr>
          <w:ilvl w:val="0"/>
          <w:numId w:val="2"/>
        </w:numPr>
        <w:spacing w:before="100" w:beforeAutospacing="1" w:after="0" w:line="240" w:lineRule="auto"/>
        <w:ind w:left="180" w:firstLine="0"/>
        <w:contextualSpacing/>
        <w:rPr>
          <w:rFonts w:ascii="Times New Roman" w:hAnsi="Times New Roman"/>
        </w:rPr>
      </w:pPr>
      <w:r w:rsidRPr="00A81319">
        <w:rPr>
          <w:rFonts w:ascii="Times New Roman" w:hAnsi="Times New Roman"/>
        </w:rPr>
        <w:t xml:space="preserve">Full Name    </w:t>
      </w:r>
      <w:r w:rsidRPr="00A81319">
        <w:rPr>
          <w:rFonts w:ascii="Times New Roman" w:hAnsi="Times New Roman"/>
          <w:b/>
        </w:rPr>
        <w:t xml:space="preserve">                 </w:t>
      </w:r>
      <w:r w:rsidR="00575161">
        <w:rPr>
          <w:rFonts w:ascii="Times New Roman" w:hAnsi="Times New Roman"/>
          <w:b/>
        </w:rPr>
        <w:tab/>
      </w:r>
      <w:r w:rsidRPr="00A81319">
        <w:rPr>
          <w:rFonts w:ascii="Times New Roman" w:hAnsi="Times New Roman"/>
          <w:b/>
        </w:rPr>
        <w:t xml:space="preserve">:-    </w:t>
      </w:r>
      <w:r w:rsidRPr="00A81319">
        <w:rPr>
          <w:rFonts w:ascii="Times New Roman" w:hAnsi="Times New Roman"/>
        </w:rPr>
        <w:t xml:space="preserve">RENDA KANKANAMGE NIROSHIKA DOORA                                       </w:t>
      </w:r>
    </w:p>
    <w:p w:rsidR="00A81319" w:rsidRPr="00A81319" w:rsidRDefault="00A81319" w:rsidP="00E635B8">
      <w:pPr>
        <w:tabs>
          <w:tab w:val="left" w:pos="3240"/>
        </w:tabs>
        <w:spacing w:before="100" w:beforeAutospacing="1" w:after="0" w:line="240" w:lineRule="auto"/>
        <w:contextualSpacing/>
        <w:rPr>
          <w:rFonts w:ascii="Times New Roman" w:hAnsi="Times New Roman"/>
        </w:rPr>
      </w:pPr>
      <w:r w:rsidRPr="00A81319">
        <w:rPr>
          <w:rFonts w:ascii="Times New Roman" w:hAnsi="Times New Roman"/>
        </w:rPr>
        <w:t xml:space="preserve">                                     </w:t>
      </w:r>
      <w:r w:rsidR="00575161">
        <w:rPr>
          <w:rFonts w:ascii="Times New Roman" w:hAnsi="Times New Roman"/>
        </w:rPr>
        <w:t xml:space="preserve">       </w:t>
      </w:r>
      <w:r w:rsidRPr="00A81319">
        <w:rPr>
          <w:rFonts w:ascii="Times New Roman" w:hAnsi="Times New Roman"/>
        </w:rPr>
        <w:t xml:space="preserve"> </w:t>
      </w:r>
      <w:r w:rsidR="00E635B8">
        <w:rPr>
          <w:rFonts w:ascii="Times New Roman" w:hAnsi="Times New Roman"/>
        </w:rPr>
        <w:tab/>
      </w:r>
      <w:r w:rsidRPr="00A81319">
        <w:rPr>
          <w:rFonts w:ascii="Times New Roman" w:hAnsi="Times New Roman"/>
        </w:rPr>
        <w:t>DARSHANI</w:t>
      </w:r>
    </w:p>
    <w:p w:rsidR="00A81319" w:rsidRPr="00A81319" w:rsidRDefault="00A81319" w:rsidP="00E635B8">
      <w:pPr>
        <w:tabs>
          <w:tab w:val="left" w:pos="3795"/>
        </w:tabs>
        <w:spacing w:before="100" w:beforeAutospacing="1" w:after="0" w:line="240" w:lineRule="auto"/>
        <w:ind w:left="180"/>
        <w:contextualSpacing/>
        <w:rPr>
          <w:rFonts w:ascii="Times New Roman" w:hAnsi="Times New Roman"/>
        </w:rPr>
      </w:pPr>
    </w:p>
    <w:p w:rsidR="00A81319" w:rsidRPr="00A81319" w:rsidRDefault="00A81319" w:rsidP="00E635B8">
      <w:pPr>
        <w:numPr>
          <w:ilvl w:val="0"/>
          <w:numId w:val="2"/>
        </w:numPr>
        <w:spacing w:before="100" w:beforeAutospacing="1" w:after="0" w:line="240" w:lineRule="auto"/>
        <w:ind w:left="180" w:firstLine="0"/>
        <w:contextualSpacing/>
        <w:rPr>
          <w:rFonts w:ascii="Times New Roman" w:hAnsi="Times New Roman"/>
        </w:rPr>
      </w:pPr>
      <w:r w:rsidRPr="00A81319">
        <w:rPr>
          <w:rFonts w:ascii="Times New Roman" w:hAnsi="Times New Roman"/>
        </w:rPr>
        <w:t>Date of Birth</w:t>
      </w:r>
      <w:r w:rsidRPr="00A81319">
        <w:rPr>
          <w:rFonts w:ascii="Times New Roman" w:hAnsi="Times New Roman"/>
        </w:rPr>
        <w:tab/>
        <w:t xml:space="preserve">              :-   16.10.1986</w:t>
      </w:r>
      <w:r w:rsidRPr="00A81319">
        <w:rPr>
          <w:rFonts w:ascii="Times New Roman" w:hAnsi="Times New Roman"/>
        </w:rPr>
        <w:tab/>
        <w:t xml:space="preserve">                 </w:t>
      </w:r>
      <w:r w:rsidR="00664A6D">
        <w:rPr>
          <w:rFonts w:ascii="Times New Roman" w:hAnsi="Times New Roman"/>
        </w:rPr>
        <w:tab/>
      </w:r>
      <w:r w:rsidR="001551EA">
        <w:rPr>
          <w:rFonts w:ascii="Times New Roman" w:hAnsi="Times New Roman"/>
        </w:rPr>
        <w:t>Age                 :-  25</w:t>
      </w:r>
      <w:r w:rsidRPr="00A81319">
        <w:rPr>
          <w:rFonts w:ascii="Times New Roman" w:hAnsi="Times New Roman"/>
        </w:rPr>
        <w:t xml:space="preserve"> Years</w:t>
      </w:r>
    </w:p>
    <w:p w:rsidR="00A81319" w:rsidRPr="00A81319" w:rsidRDefault="00A81319" w:rsidP="00E635B8">
      <w:pPr>
        <w:spacing w:before="100" w:beforeAutospacing="1" w:after="0" w:line="240" w:lineRule="auto"/>
        <w:ind w:left="180"/>
        <w:contextualSpacing/>
        <w:rPr>
          <w:rFonts w:ascii="Times New Roman" w:hAnsi="Times New Roman"/>
        </w:rPr>
      </w:pPr>
    </w:p>
    <w:p w:rsidR="00A81319" w:rsidRPr="00A81319" w:rsidRDefault="00A81319" w:rsidP="00E635B8">
      <w:pPr>
        <w:numPr>
          <w:ilvl w:val="0"/>
          <w:numId w:val="1"/>
        </w:numPr>
        <w:spacing w:before="100" w:beforeAutospacing="1" w:after="0" w:line="240" w:lineRule="auto"/>
        <w:ind w:left="180" w:firstLine="0"/>
        <w:contextualSpacing/>
        <w:rPr>
          <w:rFonts w:ascii="Times New Roman" w:hAnsi="Times New Roman"/>
        </w:rPr>
      </w:pPr>
      <w:r w:rsidRPr="00A81319">
        <w:rPr>
          <w:rFonts w:ascii="Times New Roman" w:hAnsi="Times New Roman"/>
        </w:rPr>
        <w:t xml:space="preserve">Marital Status            </w:t>
      </w:r>
      <w:r w:rsidR="00575161">
        <w:rPr>
          <w:rFonts w:ascii="Times New Roman" w:hAnsi="Times New Roman"/>
        </w:rPr>
        <w:tab/>
      </w:r>
      <w:r w:rsidR="00664A6D">
        <w:rPr>
          <w:rFonts w:ascii="Times New Roman" w:hAnsi="Times New Roman"/>
        </w:rPr>
        <w:t xml:space="preserve"> </w:t>
      </w:r>
      <w:r w:rsidRPr="00A81319">
        <w:rPr>
          <w:rFonts w:ascii="Times New Roman" w:hAnsi="Times New Roman"/>
        </w:rPr>
        <w:t>:-    Single</w:t>
      </w:r>
    </w:p>
    <w:p w:rsidR="00A81319" w:rsidRPr="00A81319" w:rsidRDefault="00A81319" w:rsidP="00E635B8">
      <w:pPr>
        <w:spacing w:before="100" w:beforeAutospacing="1" w:after="0" w:line="240" w:lineRule="auto"/>
        <w:ind w:left="180"/>
        <w:contextualSpacing/>
        <w:rPr>
          <w:rFonts w:ascii="Times New Roman" w:hAnsi="Times New Roman"/>
        </w:rPr>
      </w:pPr>
    </w:p>
    <w:p w:rsidR="00A81319" w:rsidRPr="00A81319" w:rsidRDefault="00A81319" w:rsidP="00E635B8">
      <w:pPr>
        <w:numPr>
          <w:ilvl w:val="0"/>
          <w:numId w:val="1"/>
        </w:numPr>
        <w:spacing w:before="100" w:beforeAutospacing="1" w:after="0" w:line="240" w:lineRule="auto"/>
        <w:ind w:left="180" w:firstLine="0"/>
        <w:contextualSpacing/>
        <w:rPr>
          <w:rFonts w:ascii="Times New Roman" w:hAnsi="Times New Roman"/>
        </w:rPr>
      </w:pPr>
      <w:r w:rsidRPr="00A81319">
        <w:rPr>
          <w:rFonts w:ascii="Times New Roman" w:hAnsi="Times New Roman"/>
        </w:rPr>
        <w:t>Sex</w:t>
      </w:r>
      <w:r w:rsidRPr="00A81319">
        <w:rPr>
          <w:rFonts w:ascii="Times New Roman" w:hAnsi="Times New Roman"/>
        </w:rPr>
        <w:tab/>
      </w:r>
      <w:r w:rsidRPr="00A81319">
        <w:rPr>
          <w:rFonts w:ascii="Times New Roman" w:hAnsi="Times New Roman"/>
        </w:rPr>
        <w:tab/>
        <w:t xml:space="preserve">              :-    Female </w:t>
      </w:r>
      <w:r w:rsidRPr="00A81319">
        <w:rPr>
          <w:rFonts w:ascii="Times New Roman" w:hAnsi="Times New Roman"/>
        </w:rPr>
        <w:tab/>
      </w:r>
      <w:r w:rsidRPr="00A81319">
        <w:rPr>
          <w:rFonts w:ascii="Times New Roman" w:hAnsi="Times New Roman"/>
        </w:rPr>
        <w:tab/>
      </w:r>
    </w:p>
    <w:p w:rsidR="00A81319" w:rsidRPr="00A81319" w:rsidRDefault="00A81319" w:rsidP="00E635B8">
      <w:pPr>
        <w:spacing w:before="100" w:beforeAutospacing="1" w:after="0" w:line="240" w:lineRule="auto"/>
        <w:ind w:left="180"/>
        <w:contextualSpacing/>
        <w:rPr>
          <w:rFonts w:ascii="Times New Roman" w:hAnsi="Times New Roman"/>
        </w:rPr>
      </w:pPr>
    </w:p>
    <w:p w:rsidR="00A81319" w:rsidRPr="00A81319" w:rsidRDefault="00A81319" w:rsidP="00E635B8">
      <w:pPr>
        <w:numPr>
          <w:ilvl w:val="0"/>
          <w:numId w:val="1"/>
        </w:numPr>
        <w:spacing w:before="100" w:beforeAutospacing="1" w:after="0" w:line="240" w:lineRule="auto"/>
        <w:ind w:left="180" w:firstLine="0"/>
        <w:contextualSpacing/>
        <w:rPr>
          <w:rFonts w:ascii="Times New Roman" w:hAnsi="Times New Roman"/>
        </w:rPr>
      </w:pPr>
      <w:r w:rsidRPr="00A81319">
        <w:rPr>
          <w:rFonts w:ascii="Times New Roman" w:hAnsi="Times New Roman"/>
        </w:rPr>
        <w:t>Nationality</w:t>
      </w:r>
      <w:r w:rsidRPr="00A81319">
        <w:rPr>
          <w:rFonts w:ascii="Times New Roman" w:hAnsi="Times New Roman"/>
        </w:rPr>
        <w:tab/>
        <w:t xml:space="preserve">              :-    Sri Lankan</w:t>
      </w:r>
    </w:p>
    <w:p w:rsidR="00A81319" w:rsidRPr="00A81319" w:rsidRDefault="00A81319" w:rsidP="00E635B8">
      <w:pPr>
        <w:spacing w:before="100" w:beforeAutospacing="1" w:after="0" w:line="240" w:lineRule="auto"/>
        <w:ind w:left="180"/>
        <w:contextualSpacing/>
        <w:rPr>
          <w:rFonts w:ascii="Times New Roman" w:hAnsi="Times New Roman"/>
        </w:rPr>
      </w:pPr>
    </w:p>
    <w:p w:rsidR="00A81319" w:rsidRPr="00575161" w:rsidRDefault="00A81319" w:rsidP="00E635B8">
      <w:pPr>
        <w:numPr>
          <w:ilvl w:val="0"/>
          <w:numId w:val="1"/>
        </w:numPr>
        <w:spacing w:before="100" w:beforeAutospacing="1" w:after="0" w:line="240" w:lineRule="auto"/>
        <w:ind w:left="180" w:firstLine="0"/>
        <w:contextualSpacing/>
        <w:rPr>
          <w:rFonts w:ascii="Times New Roman" w:hAnsi="Times New Roman"/>
        </w:rPr>
      </w:pPr>
      <w:r w:rsidRPr="00A81319">
        <w:rPr>
          <w:rFonts w:ascii="Times New Roman" w:hAnsi="Times New Roman"/>
        </w:rPr>
        <w:t xml:space="preserve">NIC                               </w:t>
      </w:r>
      <w:r w:rsidR="00575161">
        <w:rPr>
          <w:rFonts w:ascii="Times New Roman" w:hAnsi="Times New Roman"/>
        </w:rPr>
        <w:tab/>
      </w:r>
      <w:r w:rsidR="00664A6D">
        <w:rPr>
          <w:rFonts w:ascii="Times New Roman" w:hAnsi="Times New Roman"/>
        </w:rPr>
        <w:t xml:space="preserve"> </w:t>
      </w:r>
      <w:r w:rsidRPr="00A81319">
        <w:rPr>
          <w:rFonts w:ascii="Times New Roman" w:hAnsi="Times New Roman"/>
        </w:rPr>
        <w:t xml:space="preserve">:-   867901540 V                       Passport No   :- </w:t>
      </w:r>
      <w:r w:rsidR="007423E2">
        <w:rPr>
          <w:rFonts w:ascii="Times New Roman" w:hAnsi="Times New Roman"/>
        </w:rPr>
        <w:t xml:space="preserve"> </w:t>
      </w:r>
      <w:r w:rsidR="00D5643F">
        <w:rPr>
          <w:rFonts w:ascii="Times New Roman" w:hAnsi="Times New Roman"/>
        </w:rPr>
        <w:t>N2675990</w:t>
      </w:r>
    </w:p>
    <w:p w:rsidR="003B2756" w:rsidRDefault="003B2756" w:rsidP="0011273E">
      <w:pPr>
        <w:ind w:left="360" w:hanging="910"/>
        <w:rPr>
          <w:i/>
          <w:color w:val="C00000"/>
          <w:sz w:val="32"/>
          <w:szCs w:val="32"/>
        </w:rPr>
      </w:pPr>
    </w:p>
    <w:p w:rsidR="00AF3A63" w:rsidRPr="00AF3A63" w:rsidRDefault="00EA4FB5" w:rsidP="0011273E">
      <w:pPr>
        <w:ind w:left="360" w:hanging="910"/>
        <w:rPr>
          <w:i/>
          <w:color w:val="C00000"/>
          <w:sz w:val="32"/>
          <w:szCs w:val="32"/>
        </w:rPr>
      </w:pPr>
      <w:r w:rsidRPr="00EA4FB5">
        <w:rPr>
          <w:b/>
          <w:i/>
          <w:noProof/>
          <w:color w:val="3333FF"/>
          <w:lang w:bidi="ta-IN"/>
        </w:rPr>
        <w:lastRenderedPageBreak/>
        <w:pict>
          <v:rect id="_x0000_s1066" style="position:absolute;left:0;text-align:left;margin-left:-27.5pt;margin-top:23.35pt;width:118.9pt;height:4.9pt;z-index:251654144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  <w:r w:rsidR="00AF3A63" w:rsidRPr="00AF3A63">
        <w:rPr>
          <w:i/>
          <w:color w:val="C00000"/>
          <w:sz w:val="32"/>
          <w:szCs w:val="32"/>
        </w:rPr>
        <w:t>Academic Qualifications</w:t>
      </w:r>
    </w:p>
    <w:p w:rsidR="00AF3A63" w:rsidRDefault="00AF3A63" w:rsidP="00575161">
      <w:pPr>
        <w:ind w:left="360"/>
        <w:rPr>
          <w:b/>
          <w:i/>
          <w:sz w:val="32"/>
          <w:szCs w:val="32"/>
          <w:u w:val="single"/>
        </w:rPr>
      </w:pPr>
    </w:p>
    <w:p w:rsidR="00575161" w:rsidRPr="008E4B3A" w:rsidRDefault="00EA4FB5" w:rsidP="0011273E">
      <w:pPr>
        <w:ind w:left="360" w:hanging="910"/>
        <w:rPr>
          <w:b/>
          <w:i/>
          <w:sz w:val="32"/>
          <w:szCs w:val="32"/>
          <w:u w:val="single"/>
        </w:rPr>
      </w:pPr>
      <w:r w:rsidRPr="00EA4FB5">
        <w:rPr>
          <w:b/>
          <w:noProof/>
          <w:lang w:bidi="ta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-27.5pt;margin-top:24.9pt;width:154pt;height:0;z-index:251655168" o:connectortype="straight" strokecolor="gray" strokeweight="2.5pt">
            <v:shadow color="#868686"/>
          </v:shape>
        </w:pict>
      </w:r>
      <w:r w:rsidR="00575161" w:rsidRPr="0011273E">
        <w:rPr>
          <w:b/>
          <w:i/>
          <w:sz w:val="32"/>
          <w:szCs w:val="32"/>
        </w:rPr>
        <w:t>Tertiary Education:</w:t>
      </w:r>
    </w:p>
    <w:p w:rsidR="00575161" w:rsidRDefault="00575161" w:rsidP="00575161">
      <w:pPr>
        <w:ind w:left="360"/>
        <w:rPr>
          <w:b/>
        </w:rPr>
      </w:pPr>
    </w:p>
    <w:p w:rsidR="00575161" w:rsidRDefault="00E30F35" w:rsidP="00A46D07">
      <w:pPr>
        <w:numPr>
          <w:ilvl w:val="0"/>
          <w:numId w:val="3"/>
        </w:numPr>
        <w:tabs>
          <w:tab w:val="left" w:pos="720"/>
        </w:tabs>
        <w:spacing w:after="0" w:line="240" w:lineRule="auto"/>
        <w:contextualSpacing/>
      </w:pPr>
      <w:r>
        <w:t>A G</w:t>
      </w:r>
      <w:r w:rsidR="00276594">
        <w:t>raduate in</w:t>
      </w:r>
      <w:r w:rsidR="00575161" w:rsidRPr="002E71EE">
        <w:t xml:space="preserve"> </w:t>
      </w:r>
      <w:r w:rsidR="00575161" w:rsidRPr="0039680E">
        <w:rPr>
          <w:b/>
        </w:rPr>
        <w:t xml:space="preserve">B.sc Business Management (sp) </w:t>
      </w:r>
      <w:r w:rsidR="00224D16">
        <w:rPr>
          <w:b/>
        </w:rPr>
        <w:t xml:space="preserve"> with a 1</w:t>
      </w:r>
      <w:r w:rsidR="00224D16" w:rsidRPr="00224D16">
        <w:rPr>
          <w:b/>
          <w:vertAlign w:val="superscript"/>
        </w:rPr>
        <w:t>st</w:t>
      </w:r>
      <w:r w:rsidR="00224D16">
        <w:rPr>
          <w:b/>
        </w:rPr>
        <w:t xml:space="preserve"> Class </w:t>
      </w:r>
      <w:r w:rsidR="00575161" w:rsidRPr="0039680E">
        <w:rPr>
          <w:b/>
        </w:rPr>
        <w:t>Degree</w:t>
      </w:r>
      <w:r w:rsidR="00575161">
        <w:rPr>
          <w:b/>
        </w:rPr>
        <w:t xml:space="preserve"> </w:t>
      </w:r>
      <w:r w:rsidR="00575161">
        <w:t>(English medi</w:t>
      </w:r>
      <w:r w:rsidR="00575161" w:rsidRPr="0039680E">
        <w:t>um)</w:t>
      </w:r>
      <w:r w:rsidR="00575161" w:rsidRPr="002E71EE">
        <w:t xml:space="preserve"> in Sabaragamuwa University of Sri Lanka.</w:t>
      </w:r>
    </w:p>
    <w:p w:rsidR="00151734" w:rsidRDefault="00151734" w:rsidP="00151734">
      <w:pPr>
        <w:tabs>
          <w:tab w:val="left" w:pos="720"/>
        </w:tabs>
        <w:spacing w:after="0" w:line="240" w:lineRule="auto"/>
        <w:ind w:left="720"/>
        <w:contextualSpacing/>
      </w:pPr>
    </w:p>
    <w:p w:rsidR="00151734" w:rsidRPr="002E71EE" w:rsidRDefault="00151734" w:rsidP="00A46D07">
      <w:pPr>
        <w:numPr>
          <w:ilvl w:val="0"/>
          <w:numId w:val="3"/>
        </w:numPr>
        <w:tabs>
          <w:tab w:val="left" w:pos="720"/>
        </w:tabs>
        <w:spacing w:after="0" w:line="240" w:lineRule="auto"/>
        <w:contextualSpacing/>
      </w:pPr>
      <w:r>
        <w:t xml:space="preserve">Awarded by the </w:t>
      </w:r>
      <w:r w:rsidRPr="00151734">
        <w:rPr>
          <w:b/>
        </w:rPr>
        <w:t>Student of the Year 2011</w:t>
      </w:r>
      <w:r w:rsidR="00CE2054">
        <w:t xml:space="preserve"> </w:t>
      </w:r>
      <w:r w:rsidR="00CE2054" w:rsidRPr="0048221D">
        <w:rPr>
          <w:b/>
          <w:bCs/>
        </w:rPr>
        <w:t>Gold Medal</w:t>
      </w:r>
      <w:r w:rsidR="006749BE">
        <w:t xml:space="preserve"> for being the </w:t>
      </w:r>
      <w:r w:rsidR="006749BE" w:rsidRPr="00CC1ED3">
        <w:rPr>
          <w:b/>
          <w:bCs/>
        </w:rPr>
        <w:t>M</w:t>
      </w:r>
      <w:r w:rsidR="00CE2054" w:rsidRPr="00CC1ED3">
        <w:rPr>
          <w:b/>
          <w:bCs/>
        </w:rPr>
        <w:t>ost excellent performer</w:t>
      </w:r>
      <w:r w:rsidR="00CE2054">
        <w:t xml:space="preserve"> in overall performances at Sabaragamuwa University of Sri Lanka.</w:t>
      </w:r>
      <w:r w:rsidR="005E1F39">
        <w:t>(Academic &amp; Extra activities with proven Leadership Skills)</w:t>
      </w:r>
    </w:p>
    <w:p w:rsidR="00575161" w:rsidRDefault="00575161" w:rsidP="00A46D07">
      <w:pPr>
        <w:tabs>
          <w:tab w:val="left" w:pos="360"/>
        </w:tabs>
        <w:spacing w:line="240" w:lineRule="auto"/>
        <w:ind w:left="360"/>
        <w:contextualSpacing/>
        <w:rPr>
          <w:b/>
        </w:rPr>
      </w:pPr>
    </w:p>
    <w:p w:rsidR="00575161" w:rsidRPr="00F01114" w:rsidRDefault="00224D16" w:rsidP="00A46D0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firstLine="0"/>
        <w:contextualSpacing/>
        <w:rPr>
          <w:b/>
          <w:color w:val="2818F8"/>
        </w:rPr>
      </w:pPr>
      <w:r>
        <w:t>GPA 3.5</w:t>
      </w:r>
      <w:r w:rsidR="00F01114">
        <w:t>5</w:t>
      </w:r>
      <w:r>
        <w:t xml:space="preserve"> </w:t>
      </w:r>
      <w:r w:rsidR="00F01114">
        <w:rPr>
          <w:b/>
        </w:rPr>
        <w:t xml:space="preserve"> And </w:t>
      </w:r>
      <w:r w:rsidR="00C56BB8">
        <w:rPr>
          <w:b/>
        </w:rPr>
        <w:t>for becoming the Best Student of</w:t>
      </w:r>
      <w:r w:rsidR="00F01114">
        <w:rPr>
          <w:b/>
        </w:rPr>
        <w:t xml:space="preserve"> the Department of Business </w:t>
      </w:r>
      <w:r w:rsidR="00151734">
        <w:rPr>
          <w:b/>
        </w:rPr>
        <w:t xml:space="preserve">Management </w:t>
      </w:r>
      <w:r w:rsidR="00364261">
        <w:rPr>
          <w:b/>
        </w:rPr>
        <w:t xml:space="preserve">     </w:t>
      </w:r>
      <w:r w:rsidR="00212051" w:rsidRPr="00212051">
        <w:rPr>
          <w:bCs/>
        </w:rPr>
        <w:t>awarded t</w:t>
      </w:r>
      <w:r w:rsidR="000F4547" w:rsidRPr="00212051">
        <w:rPr>
          <w:bCs/>
        </w:rPr>
        <w:t>he</w:t>
      </w:r>
      <w:r w:rsidR="000F4547">
        <w:rPr>
          <w:b/>
        </w:rPr>
        <w:t xml:space="preserve"> Coca Cola Beverages Lanka Ltd</w:t>
      </w:r>
      <w:r w:rsidR="00F01114" w:rsidRPr="000F4547">
        <w:rPr>
          <w:b/>
        </w:rPr>
        <w:t xml:space="preserve"> </w:t>
      </w:r>
      <w:r w:rsidRPr="000F4547">
        <w:rPr>
          <w:b/>
        </w:rPr>
        <w:t>Gold Medal</w:t>
      </w:r>
      <w:r w:rsidR="00CE2054">
        <w:rPr>
          <w:b/>
        </w:rPr>
        <w:t xml:space="preserve"> at</w:t>
      </w:r>
      <w:r w:rsidR="00E53684">
        <w:rPr>
          <w:b/>
        </w:rPr>
        <w:t xml:space="preserve"> 2011</w:t>
      </w:r>
      <w:r w:rsidR="00F01114" w:rsidRPr="000F4547">
        <w:rPr>
          <w:b/>
        </w:rPr>
        <w:t xml:space="preserve"> Convocation.</w:t>
      </w:r>
    </w:p>
    <w:p w:rsidR="00575161" w:rsidRPr="008E4B3A" w:rsidRDefault="00575161" w:rsidP="002D4109">
      <w:pPr>
        <w:spacing w:line="240" w:lineRule="auto"/>
        <w:contextualSpacing/>
        <w:rPr>
          <w:i/>
          <w:sz w:val="32"/>
          <w:szCs w:val="32"/>
          <w:u w:val="single"/>
        </w:rPr>
      </w:pPr>
    </w:p>
    <w:p w:rsidR="00575161" w:rsidRDefault="00EA4FB5" w:rsidP="00D7688E">
      <w:pPr>
        <w:ind w:left="360" w:hanging="910"/>
        <w:rPr>
          <w:b/>
          <w:i/>
          <w:sz w:val="32"/>
          <w:szCs w:val="32"/>
        </w:rPr>
      </w:pPr>
      <w:r w:rsidRPr="00EA4FB5">
        <w:rPr>
          <w:b/>
          <w:noProof/>
          <w:lang w:bidi="ta-IN"/>
        </w:rPr>
        <w:pict>
          <v:shape id="_x0000_s1068" type="#_x0000_t32" style="position:absolute;left:0;text-align:left;margin-left:-27.5pt;margin-top:28.25pt;width:187pt;height:0;z-index:251656192" o:connectortype="straight" strokecolor="gray" strokeweight="2.5pt">
            <v:shadow color="#868686"/>
          </v:shape>
        </w:pict>
      </w:r>
      <w:r w:rsidR="00575161" w:rsidRPr="00D7688E">
        <w:rPr>
          <w:b/>
          <w:i/>
          <w:sz w:val="32"/>
          <w:szCs w:val="32"/>
        </w:rPr>
        <w:t>Secondary Education:</w:t>
      </w:r>
    </w:p>
    <w:p w:rsidR="00CF334B" w:rsidRPr="00D7688E" w:rsidRDefault="00CF334B" w:rsidP="00D7688E">
      <w:pPr>
        <w:ind w:left="360" w:hanging="910"/>
        <w:rPr>
          <w:b/>
          <w:i/>
          <w:sz w:val="32"/>
          <w:szCs w:val="32"/>
        </w:rPr>
      </w:pPr>
    </w:p>
    <w:p w:rsidR="00575161" w:rsidRDefault="00575161" w:rsidP="00505DE4">
      <w:pPr>
        <w:numPr>
          <w:ilvl w:val="0"/>
          <w:numId w:val="3"/>
        </w:numPr>
        <w:spacing w:after="0" w:line="240" w:lineRule="auto"/>
        <w:ind w:left="360" w:firstLine="0"/>
      </w:pPr>
      <w:r w:rsidRPr="00B72723">
        <w:rPr>
          <w:b/>
          <w:i/>
        </w:rPr>
        <w:t>G.C.E. Advanced Level</w:t>
      </w:r>
      <w:r w:rsidRPr="00DB5C46">
        <w:t xml:space="preserve"> (2006) – R/Ferguson Girls’ High School</w:t>
      </w:r>
    </w:p>
    <w:p w:rsidR="00575161" w:rsidRPr="002D4109" w:rsidRDefault="00575161" w:rsidP="00505DE4">
      <w:pPr>
        <w:tabs>
          <w:tab w:val="left" w:pos="360"/>
        </w:tabs>
        <w:ind w:left="720"/>
      </w:pPr>
      <w:r>
        <w:t>(Index no: 2010313)</w:t>
      </w:r>
    </w:p>
    <w:p w:rsidR="00575161" w:rsidRPr="00E07DAF" w:rsidRDefault="00575161" w:rsidP="002D4109">
      <w:pPr>
        <w:ind w:firstLine="360"/>
        <w:contextualSpacing/>
      </w:pPr>
      <w:r w:rsidRPr="00E07DAF">
        <w:t xml:space="preserve">Accounting           </w:t>
      </w:r>
      <w:r w:rsidRPr="00E07DAF">
        <w:tab/>
      </w:r>
      <w:r>
        <w:tab/>
      </w:r>
      <w:r w:rsidRPr="00E07DAF">
        <w:t>: A</w:t>
      </w:r>
      <w:r w:rsidRPr="00E07DAF">
        <w:tab/>
      </w:r>
      <w:r w:rsidRPr="00E07DAF">
        <w:tab/>
        <w:t xml:space="preserve">General English   </w:t>
      </w:r>
      <w:r w:rsidRPr="00E07DAF">
        <w:tab/>
      </w:r>
      <w:r w:rsidRPr="00E07DAF">
        <w:tab/>
        <w:t>: C</w:t>
      </w:r>
    </w:p>
    <w:p w:rsidR="00575161" w:rsidRPr="00E07DAF" w:rsidRDefault="00575161" w:rsidP="002D4109">
      <w:pPr>
        <w:ind w:firstLine="360"/>
        <w:contextualSpacing/>
      </w:pPr>
      <w:r w:rsidRPr="00E07DAF">
        <w:t>Business Studies</w:t>
      </w:r>
      <w:r w:rsidRPr="00E07DAF">
        <w:tab/>
      </w:r>
      <w:r w:rsidRPr="00E07DAF">
        <w:tab/>
      </w:r>
      <w:r w:rsidR="00CF334B">
        <w:t>: A</w:t>
      </w:r>
      <w:r w:rsidR="00CF334B">
        <w:tab/>
      </w:r>
      <w:r w:rsidR="00CF334B">
        <w:tab/>
      </w:r>
      <w:r w:rsidRPr="00E07DAF">
        <w:t>Z-Score</w:t>
      </w:r>
      <w:r w:rsidRPr="00E07DAF">
        <w:tab/>
      </w:r>
      <w:r w:rsidR="002D4109">
        <w:t xml:space="preserve">               </w:t>
      </w:r>
      <w:r w:rsidR="00E770BB">
        <w:t xml:space="preserve">                             </w:t>
      </w:r>
      <w:r w:rsidRPr="00E07DAF">
        <w:t>: 1. 7221</w:t>
      </w:r>
    </w:p>
    <w:p w:rsidR="00575161" w:rsidRPr="00F716F7" w:rsidRDefault="00575161" w:rsidP="00F716F7">
      <w:pPr>
        <w:ind w:firstLine="360"/>
        <w:contextualSpacing/>
      </w:pPr>
      <w:r w:rsidRPr="00E07DAF">
        <w:t>Economics</w:t>
      </w:r>
      <w:r w:rsidRPr="00E07DAF">
        <w:tab/>
        <w:t xml:space="preserve">           </w:t>
      </w:r>
      <w:r>
        <w:tab/>
      </w:r>
      <w:r>
        <w:tab/>
      </w:r>
      <w:r w:rsidRPr="00E07DAF">
        <w:t>: A</w:t>
      </w:r>
    </w:p>
    <w:p w:rsidR="005D451E" w:rsidRDefault="005D451E" w:rsidP="00505DE4">
      <w:pPr>
        <w:rPr>
          <w:b/>
        </w:rPr>
      </w:pPr>
    </w:p>
    <w:p w:rsidR="00575161" w:rsidRDefault="00575161" w:rsidP="00575161">
      <w:pPr>
        <w:numPr>
          <w:ilvl w:val="0"/>
          <w:numId w:val="3"/>
        </w:numPr>
        <w:spacing w:after="0" w:line="240" w:lineRule="auto"/>
      </w:pPr>
      <w:r w:rsidRPr="00B72723">
        <w:rPr>
          <w:b/>
          <w:i/>
        </w:rPr>
        <w:t>G.C.E. Ordinary Level</w:t>
      </w:r>
      <w:r w:rsidRPr="00266468">
        <w:t xml:space="preserve"> </w:t>
      </w:r>
      <w:r>
        <w:t>(2002)- R/St. Agnes Girls’ School</w:t>
      </w:r>
    </w:p>
    <w:p w:rsidR="00575161" w:rsidRDefault="00575161" w:rsidP="00505DE4">
      <w:pPr>
        <w:ind w:left="720"/>
      </w:pPr>
      <w:r>
        <w:t>(Index no: 22053026)</w:t>
      </w:r>
    </w:p>
    <w:p w:rsidR="00575161" w:rsidRPr="004B5156" w:rsidRDefault="00505DE4" w:rsidP="007423E2">
      <w:pPr>
        <w:tabs>
          <w:tab w:val="left" w:pos="4410"/>
        </w:tabs>
        <w:contextualSpacing/>
      </w:pPr>
      <w:r>
        <w:rPr>
          <w:b/>
        </w:rPr>
        <w:t xml:space="preserve">       </w:t>
      </w:r>
      <w:r w:rsidR="00575161" w:rsidRPr="004B5156">
        <w:t>Bud</w:t>
      </w:r>
      <w:r w:rsidR="00575161">
        <w:t xml:space="preserve">dhism                         </w:t>
      </w:r>
      <w:r>
        <w:t xml:space="preserve">         </w:t>
      </w:r>
      <w:r w:rsidR="00575161">
        <w:t xml:space="preserve">:  </w:t>
      </w:r>
      <w:r w:rsidR="00964CDC">
        <w:t xml:space="preserve"> </w:t>
      </w:r>
      <w:r w:rsidR="00575161">
        <w:t>A</w:t>
      </w:r>
      <w:r w:rsidR="001710CA">
        <w:t xml:space="preserve">                  </w:t>
      </w:r>
      <w:r w:rsidR="00151734">
        <w:t xml:space="preserve"> </w:t>
      </w:r>
      <w:r w:rsidR="001710CA">
        <w:t xml:space="preserve"> </w:t>
      </w:r>
      <w:r w:rsidR="00575161" w:rsidRPr="004B5156">
        <w:t>Sinhala</w:t>
      </w:r>
      <w:r w:rsidR="00575161">
        <w:t xml:space="preserve"> Lang &amp; Lit.</w:t>
      </w:r>
      <w:r w:rsidR="00575161" w:rsidRPr="004B5156">
        <w:t xml:space="preserve">                </w:t>
      </w:r>
      <w:r w:rsidR="001710CA">
        <w:t xml:space="preserve">  </w:t>
      </w:r>
      <w:r w:rsidR="00EB6DB2">
        <w:t xml:space="preserve"> </w:t>
      </w:r>
      <w:r w:rsidR="00E770BB">
        <w:t xml:space="preserve"> </w:t>
      </w:r>
      <w:r w:rsidR="00575161" w:rsidRPr="004B5156">
        <w:t xml:space="preserve">: </w:t>
      </w:r>
      <w:r w:rsidR="00575161">
        <w:t xml:space="preserve"> A</w:t>
      </w:r>
    </w:p>
    <w:p w:rsidR="00575161" w:rsidRPr="004B5156" w:rsidRDefault="00575161" w:rsidP="001710CA">
      <w:pPr>
        <w:contextualSpacing/>
      </w:pPr>
      <w:r w:rsidRPr="004B5156">
        <w:t xml:space="preserve">       English</w:t>
      </w:r>
      <w:r w:rsidR="00505DE4">
        <w:tab/>
      </w:r>
      <w:r w:rsidR="00505DE4">
        <w:tab/>
        <w:t xml:space="preserve">           </w:t>
      </w:r>
      <w:r>
        <w:t xml:space="preserve"> </w:t>
      </w:r>
      <w:r w:rsidR="00505DE4">
        <w:t xml:space="preserve">    </w:t>
      </w:r>
      <w:r>
        <w:t xml:space="preserve">:  </w:t>
      </w:r>
      <w:r w:rsidR="00166E2F">
        <w:t xml:space="preserve"> </w:t>
      </w:r>
      <w:r>
        <w:t>A</w:t>
      </w:r>
      <w:r w:rsidR="001710CA">
        <w:tab/>
      </w:r>
      <w:r w:rsidR="00505DE4">
        <w:t xml:space="preserve"> </w:t>
      </w:r>
      <w:r w:rsidR="00151734">
        <w:tab/>
      </w:r>
      <w:r w:rsidRPr="004B5156">
        <w:t>Science</w:t>
      </w:r>
      <w:r>
        <w:t xml:space="preserve"> &amp; Technology</w:t>
      </w:r>
      <w:r w:rsidRPr="004B5156">
        <w:t xml:space="preserve">          </w:t>
      </w:r>
      <w:r w:rsidR="00E770BB">
        <w:t xml:space="preserve"> </w:t>
      </w:r>
      <w:r>
        <w:t xml:space="preserve"> : </w:t>
      </w:r>
      <w:r w:rsidR="00EB6DB2">
        <w:t xml:space="preserve"> </w:t>
      </w:r>
      <w:r>
        <w:t>A</w:t>
      </w:r>
      <w:r w:rsidRPr="004B5156">
        <w:t xml:space="preserve">                          </w:t>
      </w:r>
    </w:p>
    <w:p w:rsidR="00575161" w:rsidRPr="004B5156" w:rsidRDefault="00575161" w:rsidP="00505DE4">
      <w:pPr>
        <w:ind w:left="390"/>
        <w:contextualSpacing/>
      </w:pPr>
      <w:r>
        <w:t xml:space="preserve">Business &amp; Accounting   </w:t>
      </w:r>
      <w:r w:rsidR="00505DE4">
        <w:t xml:space="preserve">      </w:t>
      </w:r>
      <w:r>
        <w:t xml:space="preserve"> </w:t>
      </w:r>
      <w:r w:rsidR="00505DE4">
        <w:t xml:space="preserve"> </w:t>
      </w:r>
      <w:r>
        <w:t xml:space="preserve">:  </w:t>
      </w:r>
      <w:r w:rsidR="00166E2F">
        <w:t xml:space="preserve"> </w:t>
      </w:r>
      <w:r>
        <w:t>A</w:t>
      </w:r>
      <w:r w:rsidRPr="004B5156">
        <w:t xml:space="preserve">                    </w:t>
      </w:r>
      <w:r>
        <w:t xml:space="preserve">History                                    </w:t>
      </w:r>
      <w:r w:rsidR="00E770BB">
        <w:t xml:space="preserve">  </w:t>
      </w:r>
      <w:r w:rsidR="00505DE4">
        <w:t xml:space="preserve"> </w:t>
      </w:r>
      <w:r>
        <w:t>:  A</w:t>
      </w:r>
      <w:r>
        <w:tab/>
        <w:t xml:space="preserve">                                                                                         </w:t>
      </w:r>
      <w:r w:rsidR="00505DE4">
        <w:t xml:space="preserve">              </w:t>
      </w:r>
      <w:r w:rsidR="001710CA">
        <w:t>Social Science &amp; History</w:t>
      </w:r>
      <w:r w:rsidR="001710CA">
        <w:tab/>
      </w:r>
      <w:r w:rsidR="00E770BB">
        <w:t xml:space="preserve">  </w:t>
      </w:r>
      <w:r>
        <w:t xml:space="preserve">:  </w:t>
      </w:r>
      <w:r w:rsidR="00964CDC">
        <w:t xml:space="preserve"> </w:t>
      </w:r>
      <w:r>
        <w:t>A</w:t>
      </w:r>
      <w:r w:rsidRPr="004B5156">
        <w:t xml:space="preserve">        </w:t>
      </w:r>
      <w:r>
        <w:t xml:space="preserve">        </w:t>
      </w:r>
      <w:r w:rsidR="001710CA">
        <w:t xml:space="preserve">  </w:t>
      </w:r>
      <w:r w:rsidR="00151734">
        <w:t xml:space="preserve">  </w:t>
      </w:r>
      <w:r>
        <w:t>Engl</w:t>
      </w:r>
      <w:r w:rsidR="00151734">
        <w:t xml:space="preserve">ish Literature                </w:t>
      </w:r>
      <w:r w:rsidR="00505DE4">
        <w:t xml:space="preserve">  </w:t>
      </w:r>
      <w:r w:rsidR="007423E2">
        <w:t xml:space="preserve"> </w:t>
      </w:r>
      <w:r w:rsidR="00E770BB">
        <w:t xml:space="preserve"> </w:t>
      </w:r>
      <w:r>
        <w:t>:  B</w:t>
      </w:r>
    </w:p>
    <w:p w:rsidR="00575161" w:rsidRPr="004B5156" w:rsidRDefault="00575161" w:rsidP="001710CA">
      <w:pPr>
        <w:tabs>
          <w:tab w:val="left" w:pos="3630"/>
        </w:tabs>
        <w:contextualSpacing/>
      </w:pPr>
      <w:r w:rsidRPr="004B5156">
        <w:t xml:space="preserve">    </w:t>
      </w:r>
      <w:r>
        <w:t xml:space="preserve">  </w:t>
      </w:r>
      <w:r w:rsidR="001710CA">
        <w:t xml:space="preserve"> </w:t>
      </w:r>
      <w:r>
        <w:t xml:space="preserve">Mathematics                     </w:t>
      </w:r>
      <w:r w:rsidR="00505DE4">
        <w:t xml:space="preserve">      </w:t>
      </w:r>
      <w:r w:rsidR="00E770BB">
        <w:t xml:space="preserve">  </w:t>
      </w:r>
      <w:r>
        <w:t xml:space="preserve">:  </w:t>
      </w:r>
      <w:r w:rsidR="00166E2F">
        <w:t xml:space="preserve">  </w:t>
      </w:r>
      <w:r w:rsidR="001710CA">
        <w:t xml:space="preserve">B                    </w:t>
      </w:r>
      <w:r>
        <w:t xml:space="preserve">Music                                      </w:t>
      </w:r>
      <w:r w:rsidR="00151734">
        <w:t xml:space="preserve">  </w:t>
      </w:r>
      <w:r>
        <w:t>:  C</w:t>
      </w:r>
    </w:p>
    <w:p w:rsidR="00575161" w:rsidRDefault="00575161" w:rsidP="00575161">
      <w:pPr>
        <w:rPr>
          <w:b/>
        </w:rPr>
      </w:pPr>
      <w:r>
        <w:rPr>
          <w:b/>
        </w:rPr>
        <w:t xml:space="preserve">       </w:t>
      </w:r>
    </w:p>
    <w:p w:rsidR="000F20BF" w:rsidRDefault="000F20BF" w:rsidP="00575161">
      <w:pPr>
        <w:rPr>
          <w:b/>
        </w:rPr>
      </w:pPr>
    </w:p>
    <w:p w:rsidR="006B0F5E" w:rsidRDefault="006B0F5E" w:rsidP="00575161">
      <w:pPr>
        <w:rPr>
          <w:b/>
        </w:rPr>
      </w:pPr>
    </w:p>
    <w:p w:rsidR="003B2756" w:rsidRDefault="003B2756" w:rsidP="00992AE4">
      <w:pPr>
        <w:ind w:left="180" w:hanging="510"/>
        <w:rPr>
          <w:b/>
        </w:rPr>
      </w:pPr>
    </w:p>
    <w:p w:rsidR="003B2756" w:rsidRDefault="003B2756" w:rsidP="00992AE4">
      <w:pPr>
        <w:ind w:left="180" w:hanging="510"/>
        <w:rPr>
          <w:b/>
        </w:rPr>
      </w:pPr>
    </w:p>
    <w:p w:rsidR="005B20C9" w:rsidRDefault="00EA4FB5" w:rsidP="00992AE4">
      <w:pPr>
        <w:ind w:left="180" w:hanging="510"/>
        <w:rPr>
          <w:rFonts w:ascii="Times New Roman" w:hAnsi="Times New Roman"/>
          <w:i/>
          <w:color w:val="C00000"/>
          <w:sz w:val="32"/>
          <w:szCs w:val="32"/>
        </w:rPr>
      </w:pPr>
      <w:r w:rsidRPr="00EA4FB5">
        <w:rPr>
          <w:b/>
          <w:i/>
          <w:noProof/>
          <w:sz w:val="32"/>
          <w:szCs w:val="32"/>
          <w:u w:val="single"/>
          <w:lang w:bidi="ta-IN"/>
        </w:rPr>
        <w:lastRenderedPageBreak/>
        <w:pict>
          <v:rect id="_x0000_s1069" style="position:absolute;left:0;text-align:left;margin-left:-15.5pt;margin-top:18pt;width:118.9pt;height:4.9pt;z-index:251657216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  <w:r w:rsidR="008D1D4B" w:rsidRPr="00823EAC">
        <w:rPr>
          <w:rFonts w:ascii="Times New Roman" w:hAnsi="Times New Roman"/>
          <w:i/>
          <w:color w:val="C00000"/>
          <w:sz w:val="32"/>
          <w:szCs w:val="32"/>
        </w:rPr>
        <w:t xml:space="preserve">Special Participations </w:t>
      </w:r>
      <w:r w:rsidR="00DC508D">
        <w:rPr>
          <w:rFonts w:ascii="Times New Roman" w:hAnsi="Times New Roman"/>
          <w:i/>
          <w:color w:val="C00000"/>
          <w:sz w:val="32"/>
          <w:szCs w:val="32"/>
        </w:rPr>
        <w:t>and Achievements</w:t>
      </w:r>
    </w:p>
    <w:p w:rsidR="00067BC3" w:rsidRPr="00067BC3" w:rsidRDefault="00067BC3" w:rsidP="00067BC3">
      <w:pPr>
        <w:spacing w:line="240" w:lineRule="auto"/>
        <w:ind w:left="180"/>
        <w:rPr>
          <w:rFonts w:ascii="Times New Roman" w:hAnsi="Times New Roman"/>
          <w:i/>
          <w:color w:val="C00000"/>
          <w:sz w:val="32"/>
          <w:szCs w:val="32"/>
        </w:rPr>
      </w:pPr>
    </w:p>
    <w:p w:rsidR="00067BC3" w:rsidRPr="00067BC3" w:rsidRDefault="00EA4FB5" w:rsidP="00992AE4">
      <w:pPr>
        <w:tabs>
          <w:tab w:val="left" w:pos="-330"/>
          <w:tab w:val="left" w:pos="360"/>
        </w:tabs>
        <w:ind w:left="360" w:hanging="690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bidi="ta-IN"/>
        </w:rPr>
        <w:pict>
          <v:shape id="_x0000_s1070" type="#_x0000_t32" style="position:absolute;left:0;text-align:left;margin-left:-16.5pt;margin-top:21.45pt;width:187pt;height:0;z-index:251658240" o:connectortype="straight" strokecolor="gray" strokeweight="2.5pt">
            <v:shadow color="#868686"/>
          </v:shape>
        </w:pict>
      </w:r>
      <w:r w:rsidR="0049217F" w:rsidRPr="00067BC3">
        <w:rPr>
          <w:b/>
          <w:i/>
          <w:sz w:val="32"/>
          <w:szCs w:val="32"/>
        </w:rPr>
        <w:t xml:space="preserve">University </w:t>
      </w:r>
      <w:r w:rsidR="0022024D" w:rsidRPr="00067BC3">
        <w:rPr>
          <w:b/>
          <w:i/>
          <w:sz w:val="32"/>
          <w:szCs w:val="32"/>
        </w:rPr>
        <w:t>L</w:t>
      </w:r>
      <w:r w:rsidR="0049217F" w:rsidRPr="00067BC3">
        <w:rPr>
          <w:b/>
          <w:i/>
          <w:sz w:val="32"/>
          <w:szCs w:val="32"/>
        </w:rPr>
        <w:t xml:space="preserve">evel </w:t>
      </w:r>
    </w:p>
    <w:p w:rsidR="0049217F" w:rsidRDefault="00505FC9" w:rsidP="0049217F">
      <w:pPr>
        <w:pStyle w:val="ListParagraph"/>
        <w:numPr>
          <w:ilvl w:val="0"/>
          <w:numId w:val="5"/>
        </w:num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 xml:space="preserve">Got a </w:t>
      </w:r>
      <w:r w:rsidRPr="00D95A2B">
        <w:rPr>
          <w:b/>
          <w:sz w:val="22"/>
          <w:szCs w:val="22"/>
        </w:rPr>
        <w:t xml:space="preserve">Scholarship </w:t>
      </w:r>
      <w:r w:rsidR="00100369">
        <w:rPr>
          <w:b/>
          <w:sz w:val="22"/>
          <w:szCs w:val="22"/>
        </w:rPr>
        <w:t xml:space="preserve"> for becoming</w:t>
      </w:r>
      <w:r w:rsidR="002B0705">
        <w:rPr>
          <w:b/>
          <w:sz w:val="22"/>
          <w:szCs w:val="22"/>
        </w:rPr>
        <w:t xml:space="preserve"> </w:t>
      </w:r>
      <w:r w:rsidR="00E9519E">
        <w:rPr>
          <w:b/>
          <w:sz w:val="22"/>
          <w:szCs w:val="22"/>
        </w:rPr>
        <w:t xml:space="preserve">the </w:t>
      </w:r>
      <w:r w:rsidR="00E9519E" w:rsidRPr="00E9519E">
        <w:rPr>
          <w:b/>
          <w:i/>
          <w:sz w:val="22"/>
          <w:szCs w:val="22"/>
        </w:rPr>
        <w:t>Best S</w:t>
      </w:r>
      <w:r w:rsidR="00721C41" w:rsidRPr="00E9519E">
        <w:rPr>
          <w:b/>
          <w:i/>
          <w:sz w:val="22"/>
          <w:szCs w:val="22"/>
        </w:rPr>
        <w:t>t</w:t>
      </w:r>
      <w:r w:rsidR="00E9519E" w:rsidRPr="00E9519E">
        <w:rPr>
          <w:b/>
          <w:i/>
          <w:sz w:val="22"/>
          <w:szCs w:val="22"/>
        </w:rPr>
        <w:t>u</w:t>
      </w:r>
      <w:r w:rsidR="00721C41" w:rsidRPr="00E9519E">
        <w:rPr>
          <w:b/>
          <w:i/>
          <w:sz w:val="22"/>
          <w:szCs w:val="22"/>
        </w:rPr>
        <w:t>den</w:t>
      </w:r>
      <w:r w:rsidR="002B0705">
        <w:rPr>
          <w:b/>
          <w:i/>
          <w:sz w:val="22"/>
          <w:szCs w:val="22"/>
        </w:rPr>
        <w:t>t</w:t>
      </w:r>
      <w:r w:rsidR="00721C41">
        <w:rPr>
          <w:b/>
          <w:sz w:val="22"/>
          <w:szCs w:val="22"/>
        </w:rPr>
        <w:t xml:space="preserve"> </w:t>
      </w:r>
      <w:r w:rsidR="002B0705">
        <w:rPr>
          <w:b/>
          <w:sz w:val="22"/>
          <w:szCs w:val="22"/>
        </w:rPr>
        <w:t xml:space="preserve"> </w:t>
      </w:r>
      <w:r w:rsidR="00100369">
        <w:rPr>
          <w:b/>
          <w:sz w:val="22"/>
          <w:szCs w:val="22"/>
        </w:rPr>
        <w:t>in</w:t>
      </w:r>
      <w:r w:rsidR="00721C41">
        <w:rPr>
          <w:b/>
          <w:sz w:val="22"/>
          <w:szCs w:val="22"/>
        </w:rPr>
        <w:t xml:space="preserve"> the  Faculty of Management Studies </w:t>
      </w:r>
      <w:r w:rsidR="008708D2">
        <w:rPr>
          <w:sz w:val="22"/>
          <w:szCs w:val="22"/>
        </w:rPr>
        <w:t xml:space="preserve">to </w:t>
      </w:r>
      <w:r>
        <w:rPr>
          <w:sz w:val="22"/>
          <w:szCs w:val="22"/>
        </w:rPr>
        <w:t>represent</w:t>
      </w:r>
      <w:r w:rsidR="00EE2746">
        <w:rPr>
          <w:sz w:val="22"/>
          <w:szCs w:val="22"/>
        </w:rPr>
        <w:t xml:space="preserve"> the </w:t>
      </w:r>
      <w:smartTag w:uri="urn:schemas-microsoft-com:office:smarttags" w:element="PlaceType">
        <w:r w:rsidR="00EE2746">
          <w:rPr>
            <w:sz w:val="22"/>
            <w:szCs w:val="22"/>
          </w:rPr>
          <w:t>University</w:t>
        </w:r>
      </w:smartTag>
      <w:r w:rsidR="00EE2746">
        <w:rPr>
          <w:sz w:val="22"/>
          <w:szCs w:val="22"/>
        </w:rPr>
        <w:t xml:space="preserve"> of </w:t>
      </w:r>
      <w:smartTag w:uri="urn:schemas-microsoft-com:office:smarttags" w:element="PlaceName">
        <w:r w:rsidR="00EE2746">
          <w:rPr>
            <w:sz w:val="22"/>
            <w:szCs w:val="22"/>
          </w:rPr>
          <w:t>Sabaragamuwa</w:t>
        </w:r>
      </w:smartTag>
      <w:r w:rsidR="00EE2746">
        <w:rPr>
          <w:sz w:val="22"/>
          <w:szCs w:val="22"/>
        </w:rPr>
        <w:t xml:space="preserve"> and the </w:t>
      </w:r>
      <w:r w:rsidR="00D319B5">
        <w:rPr>
          <w:sz w:val="22"/>
          <w:szCs w:val="22"/>
        </w:rPr>
        <w:t xml:space="preserve">home </w:t>
      </w:r>
      <w:r w:rsidR="00EE2746">
        <w:rPr>
          <w:sz w:val="22"/>
          <w:szCs w:val="22"/>
        </w:rPr>
        <w:t xml:space="preserve">country </w:t>
      </w:r>
      <w:r w:rsidR="00D006C7">
        <w:rPr>
          <w:sz w:val="22"/>
          <w:szCs w:val="22"/>
        </w:rPr>
        <w:t>for the</w:t>
      </w:r>
      <w:r w:rsidR="00EE27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participation of </w:t>
      </w:r>
      <w:r w:rsidRPr="00505FC9">
        <w:rPr>
          <w:b/>
          <w:sz w:val="22"/>
          <w:szCs w:val="22"/>
        </w:rPr>
        <w:t xml:space="preserve">Annual International Students’ </w:t>
      </w:r>
      <w:r w:rsidR="00D006C7" w:rsidRPr="00505FC9">
        <w:rPr>
          <w:b/>
          <w:sz w:val="22"/>
          <w:szCs w:val="22"/>
        </w:rPr>
        <w:t>Summit</w:t>
      </w:r>
      <w:r w:rsidR="00D006C7">
        <w:rPr>
          <w:sz w:val="22"/>
          <w:szCs w:val="22"/>
        </w:rPr>
        <w:t xml:space="preserve"> at </w:t>
      </w:r>
      <w:smartTag w:uri="urn:schemas-microsoft-com:office:smarttags" w:element="PlaceName">
        <w:r w:rsidR="00D95A2B">
          <w:rPr>
            <w:sz w:val="22"/>
            <w:szCs w:val="22"/>
          </w:rPr>
          <w:t>Sri</w:t>
        </w:r>
      </w:smartTag>
      <w:r>
        <w:rPr>
          <w:sz w:val="22"/>
          <w:szCs w:val="22"/>
        </w:rPr>
        <w:t xml:space="preserve"> </w:t>
      </w:r>
      <w:smartTag w:uri="urn:schemas-microsoft-com:office:smarttags" w:element="PlaceName">
        <w:r>
          <w:rPr>
            <w:sz w:val="22"/>
            <w:szCs w:val="22"/>
          </w:rPr>
          <w:t>Venkateshwara</w:t>
        </w:r>
      </w:smartTag>
      <w:r>
        <w:rPr>
          <w:sz w:val="22"/>
          <w:szCs w:val="22"/>
        </w:rPr>
        <w:t xml:space="preserve"> </w:t>
      </w:r>
      <w:smartTag w:uri="urn:schemas-microsoft-com:office:smarttags" w:element="PlaceType">
        <w:r>
          <w:rPr>
            <w:sz w:val="22"/>
            <w:szCs w:val="22"/>
          </w:rPr>
          <w:t>College</w:t>
        </w:r>
      </w:smartTag>
      <w:r>
        <w:rPr>
          <w:sz w:val="22"/>
          <w:szCs w:val="22"/>
        </w:rPr>
        <w:t xml:space="preserve"> (</w:t>
      </w:r>
      <w:smartTag w:uri="urn:schemas-microsoft-com:office:smarttags" w:element="PlaceType">
        <w:r>
          <w:rPr>
            <w:sz w:val="22"/>
            <w:szCs w:val="22"/>
          </w:rPr>
          <w:t>University</w:t>
        </w:r>
      </w:smartTag>
      <w:r>
        <w:rPr>
          <w:sz w:val="22"/>
          <w:szCs w:val="22"/>
        </w:rPr>
        <w:t xml:space="preserve"> of </w:t>
      </w:r>
      <w:smartTag w:uri="urn:schemas-microsoft-com:office:smarttags" w:element="PlaceName">
        <w:r>
          <w:rPr>
            <w:sz w:val="22"/>
            <w:szCs w:val="22"/>
          </w:rPr>
          <w:t>Delhi</w:t>
        </w:r>
      </w:smartTag>
      <w:r w:rsidR="00783416">
        <w:rPr>
          <w:sz w:val="22"/>
          <w:szCs w:val="22"/>
        </w:rPr>
        <w:t xml:space="preserve">) </w:t>
      </w:r>
      <w:r w:rsidR="00783416" w:rsidRPr="00EE2746">
        <w:rPr>
          <w:b/>
          <w:sz w:val="22"/>
          <w:szCs w:val="22"/>
        </w:rPr>
        <w:t>in</w:t>
      </w:r>
      <w:r w:rsidR="00D95A2B" w:rsidRPr="00EE2746">
        <w:rPr>
          <w:b/>
          <w:sz w:val="22"/>
          <w:szCs w:val="22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="00D95A2B" w:rsidRPr="00EE2746">
            <w:rPr>
              <w:b/>
              <w:sz w:val="22"/>
              <w:szCs w:val="22"/>
            </w:rPr>
            <w:t>India</w:t>
          </w:r>
        </w:smartTag>
      </w:smartTag>
      <w:r w:rsidR="00D95A2B">
        <w:rPr>
          <w:sz w:val="22"/>
          <w:szCs w:val="22"/>
        </w:rPr>
        <w:t>.</w:t>
      </w:r>
      <w:r w:rsidR="00DB1B68">
        <w:rPr>
          <w:sz w:val="22"/>
          <w:szCs w:val="22"/>
        </w:rPr>
        <w:t xml:space="preserve"> (2010)</w:t>
      </w:r>
    </w:p>
    <w:p w:rsidR="00613138" w:rsidRDefault="00613138" w:rsidP="007A199B">
      <w:pPr>
        <w:pStyle w:val="ListParagraph"/>
        <w:tabs>
          <w:tab w:val="left" w:pos="0"/>
        </w:tabs>
        <w:ind w:left="0"/>
        <w:rPr>
          <w:sz w:val="22"/>
          <w:szCs w:val="22"/>
        </w:rPr>
      </w:pPr>
    </w:p>
    <w:p w:rsidR="00A97A4D" w:rsidRDefault="00A97A4D" w:rsidP="0049217F">
      <w:pPr>
        <w:pStyle w:val="ListParagraph"/>
        <w:numPr>
          <w:ilvl w:val="0"/>
          <w:numId w:val="5"/>
        </w:num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 xml:space="preserve">Actively participated for </w:t>
      </w:r>
      <w:r w:rsidRPr="00A97A4D">
        <w:rPr>
          <w:b/>
          <w:sz w:val="22"/>
          <w:szCs w:val="22"/>
        </w:rPr>
        <w:t>The 2010 CIMA Global Business Challenge Competition</w:t>
      </w:r>
      <w:r>
        <w:rPr>
          <w:sz w:val="22"/>
          <w:szCs w:val="22"/>
        </w:rPr>
        <w:t xml:space="preserve"> held in </w:t>
      </w:r>
      <w:smartTag w:uri="urn:schemas-microsoft-com:office:smarttags" w:element="place">
        <w:smartTag w:uri="urn:schemas-microsoft-com:office:smarttags" w:element="country-region">
          <w:r>
            <w:rPr>
              <w:sz w:val="22"/>
              <w:szCs w:val="22"/>
            </w:rPr>
            <w:t>Sri Lanka</w:t>
          </w:r>
        </w:smartTag>
      </w:smartTag>
      <w:r>
        <w:rPr>
          <w:sz w:val="22"/>
          <w:szCs w:val="22"/>
        </w:rPr>
        <w:t xml:space="preserve"> representing the team and the University.</w:t>
      </w:r>
    </w:p>
    <w:p w:rsidR="0018252D" w:rsidRDefault="0018252D" w:rsidP="0018252D">
      <w:pPr>
        <w:pStyle w:val="ListParagraph"/>
        <w:tabs>
          <w:tab w:val="left" w:pos="0"/>
        </w:tabs>
        <w:rPr>
          <w:sz w:val="22"/>
          <w:szCs w:val="22"/>
        </w:rPr>
      </w:pPr>
    </w:p>
    <w:p w:rsidR="0018252D" w:rsidRDefault="0018252D" w:rsidP="0018252D">
      <w:pPr>
        <w:pStyle w:val="ListParagraph"/>
        <w:numPr>
          <w:ilvl w:val="0"/>
          <w:numId w:val="5"/>
        </w:numPr>
        <w:tabs>
          <w:tab w:val="left" w:pos="0"/>
        </w:tabs>
      </w:pPr>
      <w:r>
        <w:t xml:space="preserve">Enthusiastically participated in </w:t>
      </w:r>
      <w:r w:rsidRPr="0018252D">
        <w:rPr>
          <w:b/>
        </w:rPr>
        <w:t>“Winning in Tomorrows Talent Market”</w:t>
      </w:r>
      <w:r>
        <w:t xml:space="preserve"> Capacity development program organized by the Postgraduate Institute of Management Alumni, </w:t>
      </w:r>
      <w:smartTag w:uri="urn:schemas-microsoft-com:office:smarttags" w:element="place">
        <w:smartTag w:uri="urn:schemas-microsoft-com:office:smarttags" w:element="PlaceType">
          <w:r>
            <w:t>University</w:t>
          </w:r>
        </w:smartTag>
        <w:r>
          <w:t xml:space="preserve"> of </w:t>
        </w:r>
        <w:smartTag w:uri="urn:schemas-microsoft-com:office:smarttags" w:element="PlaceName">
          <w:r>
            <w:t>Sri Jayewardenepura</w:t>
          </w:r>
        </w:smartTag>
      </w:smartTag>
      <w:r>
        <w:t xml:space="preserve"> to represent the University &amp; the Faculty of Management Studies. </w:t>
      </w:r>
    </w:p>
    <w:p w:rsidR="00DC508D" w:rsidRDefault="00DC508D" w:rsidP="00DC508D">
      <w:pPr>
        <w:pStyle w:val="ListParagraph"/>
      </w:pPr>
    </w:p>
    <w:p w:rsidR="00F561D5" w:rsidRPr="0018252D" w:rsidRDefault="00DC508D" w:rsidP="00F561D5">
      <w:pPr>
        <w:pStyle w:val="ListParagraph"/>
        <w:numPr>
          <w:ilvl w:val="0"/>
          <w:numId w:val="5"/>
        </w:numPr>
        <w:tabs>
          <w:tab w:val="left" w:pos="0"/>
        </w:tabs>
      </w:pPr>
      <w:r>
        <w:t xml:space="preserve">Became the </w:t>
      </w:r>
      <w:r w:rsidRPr="00DC508D">
        <w:rPr>
          <w:b/>
        </w:rPr>
        <w:t>Batch Top</w:t>
      </w:r>
      <w:r>
        <w:t xml:space="preserve"> o</w:t>
      </w:r>
      <w:r w:rsidR="00137EC2">
        <w:t xml:space="preserve">f </w:t>
      </w:r>
      <w:r w:rsidR="00F428E6">
        <w:t xml:space="preserve">the </w:t>
      </w:r>
      <w:r w:rsidR="00137EC2">
        <w:t>Faculty of Management Studies at SUSL.</w:t>
      </w:r>
      <w:r w:rsidR="00C760A5">
        <w:t>(2006/7 Academic Year)</w:t>
      </w:r>
    </w:p>
    <w:p w:rsidR="00613138" w:rsidRPr="00613138" w:rsidRDefault="00F561D5" w:rsidP="00F561D5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For becoming the Best student in Sabaragamuwa University of Sri Lanka published articles on me on news papers.</w:t>
      </w:r>
      <w:r w:rsidR="00BD2AFD">
        <w:rPr>
          <w:sz w:val="22"/>
          <w:szCs w:val="22"/>
        </w:rPr>
        <w:t xml:space="preserve"> (attached)</w:t>
      </w:r>
    </w:p>
    <w:p w:rsidR="00613138" w:rsidRPr="00D331F8" w:rsidRDefault="00613138" w:rsidP="00613138">
      <w:pPr>
        <w:tabs>
          <w:tab w:val="left" w:pos="0"/>
        </w:tabs>
        <w:rPr>
          <w:b/>
          <w:i/>
          <w:sz w:val="32"/>
          <w:szCs w:val="32"/>
        </w:rPr>
      </w:pPr>
    </w:p>
    <w:p w:rsidR="00613138" w:rsidRPr="00D331F8" w:rsidRDefault="00EA4FB5" w:rsidP="00992AE4">
      <w:pPr>
        <w:tabs>
          <w:tab w:val="left" w:pos="360"/>
        </w:tabs>
        <w:ind w:left="360" w:hanging="690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bidi="ta-IN"/>
        </w:rPr>
        <w:pict>
          <v:shape id="_x0000_s1071" type="#_x0000_t32" style="position:absolute;left:0;text-align:left;margin-left:-16.5pt;margin-top:21.3pt;width:187pt;height:0;z-index:251659264" o:connectortype="straight" strokecolor="gray" strokeweight="2.5pt">
            <v:shadow color="#868686"/>
          </v:shape>
        </w:pict>
      </w:r>
      <w:r w:rsidR="00613138" w:rsidRPr="00D331F8">
        <w:rPr>
          <w:b/>
          <w:i/>
          <w:sz w:val="32"/>
          <w:szCs w:val="32"/>
        </w:rPr>
        <w:t>School Level</w:t>
      </w:r>
    </w:p>
    <w:p w:rsidR="00613138" w:rsidRPr="00B46476" w:rsidRDefault="00CA4182" w:rsidP="00CA4182">
      <w:pPr>
        <w:pStyle w:val="ListParagraph"/>
        <w:numPr>
          <w:ilvl w:val="0"/>
          <w:numId w:val="6"/>
        </w:numPr>
        <w:tabs>
          <w:tab w:val="left" w:pos="0"/>
        </w:tabs>
        <w:rPr>
          <w:sz w:val="22"/>
          <w:szCs w:val="22"/>
        </w:rPr>
      </w:pPr>
      <w:r w:rsidRPr="00B46476">
        <w:rPr>
          <w:sz w:val="22"/>
          <w:szCs w:val="22"/>
        </w:rPr>
        <w:t xml:space="preserve">Successfully participated in the </w:t>
      </w:r>
      <w:r w:rsidRPr="00B46476">
        <w:rPr>
          <w:b/>
          <w:sz w:val="22"/>
          <w:szCs w:val="22"/>
        </w:rPr>
        <w:t>Leadership Training of School Company Officials conducted by Young Entrepreneurs Sri Lanka and National Institute of Education</w:t>
      </w:r>
      <w:r w:rsidRPr="00B46476">
        <w:rPr>
          <w:sz w:val="22"/>
          <w:szCs w:val="22"/>
        </w:rPr>
        <w:t xml:space="preserve"> </w:t>
      </w:r>
      <w:r w:rsidR="00795035" w:rsidRPr="00B46476">
        <w:rPr>
          <w:sz w:val="22"/>
          <w:szCs w:val="22"/>
        </w:rPr>
        <w:t xml:space="preserve">(YESL) </w:t>
      </w:r>
      <w:r w:rsidRPr="00B46476">
        <w:rPr>
          <w:sz w:val="22"/>
          <w:szCs w:val="22"/>
        </w:rPr>
        <w:t>as the Director of Marketing in Gree</w:t>
      </w:r>
      <w:r w:rsidR="00175FC3" w:rsidRPr="00B46476">
        <w:rPr>
          <w:sz w:val="22"/>
          <w:szCs w:val="22"/>
        </w:rPr>
        <w:t>n Shadows Company (school level)</w:t>
      </w:r>
      <w:r w:rsidR="00DB1B68">
        <w:rPr>
          <w:sz w:val="22"/>
          <w:szCs w:val="22"/>
        </w:rPr>
        <w:t xml:space="preserve"> </w:t>
      </w:r>
      <w:r w:rsidR="00175FC3" w:rsidRPr="00B46476">
        <w:rPr>
          <w:sz w:val="22"/>
          <w:szCs w:val="22"/>
        </w:rPr>
        <w:t>on behalf of the school.</w:t>
      </w:r>
    </w:p>
    <w:p w:rsidR="00CA4182" w:rsidRPr="00B46476" w:rsidRDefault="00CA4182" w:rsidP="00CA4182">
      <w:pPr>
        <w:pStyle w:val="ListParagraph"/>
        <w:tabs>
          <w:tab w:val="left" w:pos="0"/>
        </w:tabs>
        <w:rPr>
          <w:sz w:val="22"/>
          <w:szCs w:val="22"/>
        </w:rPr>
      </w:pPr>
      <w:r w:rsidRPr="00B46476">
        <w:rPr>
          <w:sz w:val="22"/>
          <w:szCs w:val="22"/>
        </w:rPr>
        <w:tab/>
      </w:r>
      <w:r w:rsidRPr="00B46476">
        <w:rPr>
          <w:sz w:val="22"/>
          <w:szCs w:val="22"/>
        </w:rPr>
        <w:tab/>
      </w:r>
    </w:p>
    <w:p w:rsidR="00CA4182" w:rsidRPr="00B46476" w:rsidRDefault="00CA4182" w:rsidP="00CA4182">
      <w:pPr>
        <w:pStyle w:val="ListParagraph"/>
        <w:tabs>
          <w:tab w:val="left" w:pos="0"/>
        </w:tabs>
        <w:ind w:firstLine="720"/>
        <w:rPr>
          <w:sz w:val="22"/>
          <w:szCs w:val="22"/>
        </w:rPr>
      </w:pPr>
      <w:r w:rsidRPr="00B46476">
        <w:rPr>
          <w:sz w:val="22"/>
          <w:szCs w:val="22"/>
        </w:rPr>
        <w:tab/>
      </w:r>
      <w:r w:rsidRPr="00B46476">
        <w:rPr>
          <w:sz w:val="22"/>
          <w:szCs w:val="22"/>
        </w:rPr>
        <w:tab/>
      </w:r>
      <w:r w:rsidRPr="00B46476">
        <w:rPr>
          <w:sz w:val="22"/>
          <w:szCs w:val="22"/>
        </w:rPr>
        <w:tab/>
        <w:t>&amp;</w:t>
      </w:r>
    </w:p>
    <w:p w:rsidR="00CA4182" w:rsidRDefault="00CA4182" w:rsidP="00953E61">
      <w:pPr>
        <w:pStyle w:val="ListParagraph"/>
        <w:tabs>
          <w:tab w:val="left" w:pos="0"/>
        </w:tabs>
      </w:pPr>
      <w:r w:rsidRPr="00B46476">
        <w:rPr>
          <w:sz w:val="22"/>
          <w:szCs w:val="22"/>
        </w:rPr>
        <w:t>Got the membership o</w:t>
      </w:r>
      <w:r w:rsidR="00795035" w:rsidRPr="00B46476">
        <w:rPr>
          <w:sz w:val="22"/>
          <w:szCs w:val="22"/>
        </w:rPr>
        <w:t>f Worldwide Junior Achievements in YESL</w:t>
      </w:r>
      <w:r w:rsidR="00795035">
        <w:t>.</w:t>
      </w:r>
      <w:r w:rsidR="00B46476">
        <w:t xml:space="preserve"> (</w:t>
      </w:r>
      <w:r w:rsidR="00DB1B68">
        <w:t>2004)</w:t>
      </w:r>
    </w:p>
    <w:p w:rsidR="00BF479A" w:rsidRDefault="00BF479A" w:rsidP="004C5B3E">
      <w:pPr>
        <w:tabs>
          <w:tab w:val="left" w:pos="180"/>
        </w:tabs>
        <w:rPr>
          <w:rFonts w:ascii="Times New Roman" w:hAnsi="Times New Roman"/>
          <w:i/>
          <w:color w:val="C00000"/>
          <w:sz w:val="32"/>
          <w:szCs w:val="32"/>
        </w:rPr>
      </w:pPr>
    </w:p>
    <w:p w:rsidR="00B46476" w:rsidRDefault="00EA4FB5" w:rsidP="00992AE4">
      <w:pPr>
        <w:tabs>
          <w:tab w:val="left" w:pos="180"/>
        </w:tabs>
        <w:ind w:left="180" w:hanging="620"/>
        <w:rPr>
          <w:rFonts w:ascii="Times New Roman" w:hAnsi="Times New Roman"/>
          <w:i/>
          <w:color w:val="C00000"/>
          <w:sz w:val="32"/>
          <w:szCs w:val="32"/>
        </w:rPr>
      </w:pPr>
      <w:r w:rsidRPr="00EA4FB5">
        <w:rPr>
          <w:rFonts w:ascii="Times New Roman" w:hAnsi="Times New Roman"/>
          <w:b/>
          <w:bCs/>
          <w:noProof/>
          <w:sz w:val="32"/>
          <w:szCs w:val="32"/>
          <w:lang w:bidi="ta-IN"/>
        </w:rPr>
        <w:pict>
          <v:rect id="_x0000_s1072" style="position:absolute;left:0;text-align:left;margin-left:-19.9pt;margin-top:17.75pt;width:118.9pt;height:4.9pt;z-index:251660288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  <w:r w:rsidR="00AC4575" w:rsidRPr="00823EAC">
        <w:rPr>
          <w:rFonts w:ascii="Times New Roman" w:hAnsi="Times New Roman"/>
          <w:i/>
          <w:color w:val="C00000"/>
          <w:sz w:val="32"/>
          <w:szCs w:val="32"/>
        </w:rPr>
        <w:t>Professional Qualifications</w:t>
      </w:r>
    </w:p>
    <w:p w:rsidR="00F3764A" w:rsidRPr="00F3764A" w:rsidRDefault="00F3764A" w:rsidP="00F3764A">
      <w:pPr>
        <w:tabs>
          <w:tab w:val="left" w:pos="180"/>
        </w:tabs>
        <w:rPr>
          <w:i/>
          <w:color w:val="C00000"/>
          <w:sz w:val="24"/>
          <w:szCs w:val="24"/>
        </w:rPr>
      </w:pPr>
    </w:p>
    <w:p w:rsidR="00623B12" w:rsidRDefault="00F3764A" w:rsidP="00623B12">
      <w:pPr>
        <w:pStyle w:val="ListParagraph"/>
        <w:numPr>
          <w:ilvl w:val="0"/>
          <w:numId w:val="6"/>
        </w:numPr>
        <w:tabs>
          <w:tab w:val="left" w:pos="180"/>
        </w:tabs>
      </w:pPr>
      <w:r>
        <w:t>Worked</w:t>
      </w:r>
      <w:r w:rsidR="00623B12">
        <w:t xml:space="preserve"> at Orient Academy-Badulla  as a</w:t>
      </w:r>
      <w:r w:rsidR="00097029">
        <w:t xml:space="preserve"> </w:t>
      </w:r>
      <w:r w:rsidR="00097029" w:rsidRPr="00097029">
        <w:rPr>
          <w:b/>
        </w:rPr>
        <w:t>Temporary</w:t>
      </w:r>
      <w:r w:rsidR="00623B12">
        <w:t xml:space="preserve"> </w:t>
      </w:r>
      <w:r w:rsidR="00623B12" w:rsidRPr="00623B12">
        <w:rPr>
          <w:b/>
        </w:rPr>
        <w:t>Lecturer</w:t>
      </w:r>
      <w:r w:rsidR="00623B12">
        <w:t xml:space="preserve"> to conduct </w:t>
      </w:r>
      <w:r w:rsidR="00623B12" w:rsidRPr="00623B12">
        <w:rPr>
          <w:b/>
          <w:i/>
        </w:rPr>
        <w:t xml:space="preserve">ASAP </w:t>
      </w:r>
      <w:r w:rsidR="001F47CE">
        <w:rPr>
          <w:b/>
          <w:i/>
        </w:rPr>
        <w:t xml:space="preserve">Career Development </w:t>
      </w:r>
      <w:r w:rsidR="00623B12" w:rsidRPr="00623B12">
        <w:rPr>
          <w:b/>
          <w:i/>
        </w:rPr>
        <w:t>Program (English Medium)</w:t>
      </w:r>
      <w:r w:rsidR="00291DED">
        <w:t xml:space="preserve"> with effect from January 2012.</w:t>
      </w:r>
    </w:p>
    <w:p w:rsidR="00623B12" w:rsidRDefault="00623B12" w:rsidP="00623B12">
      <w:pPr>
        <w:pStyle w:val="ListParagraph"/>
        <w:tabs>
          <w:tab w:val="left" w:pos="180"/>
        </w:tabs>
      </w:pPr>
    </w:p>
    <w:p w:rsidR="00535C5D" w:rsidRDefault="00623B12" w:rsidP="00535C5D">
      <w:pPr>
        <w:pStyle w:val="ListParagraph"/>
        <w:numPr>
          <w:ilvl w:val="0"/>
          <w:numId w:val="6"/>
        </w:numPr>
        <w:tabs>
          <w:tab w:val="left" w:pos="180"/>
        </w:tabs>
      </w:pPr>
      <w:r>
        <w:t xml:space="preserve">And as a </w:t>
      </w:r>
      <w:r w:rsidRPr="00623B12">
        <w:rPr>
          <w:b/>
        </w:rPr>
        <w:t>Visiting Lecturer</w:t>
      </w:r>
      <w:r>
        <w:t xml:space="preserve"> for </w:t>
      </w:r>
      <w:r w:rsidRPr="00623B12">
        <w:rPr>
          <w:b/>
        </w:rPr>
        <w:t>English Certificate Course and for Diploma in English</w:t>
      </w:r>
      <w:r w:rsidR="00BF479A">
        <w:t xml:space="preserve"> at</w:t>
      </w:r>
      <w:r>
        <w:t xml:space="preserve"> B</w:t>
      </w:r>
      <w:r w:rsidR="004D7B21">
        <w:t>adulla and Bandarawela Branches of Orient Academy</w:t>
      </w:r>
      <w:r w:rsidR="00F74485">
        <w:t>.</w:t>
      </w:r>
    </w:p>
    <w:p w:rsidR="00535C5D" w:rsidRDefault="00535C5D" w:rsidP="00535C5D">
      <w:pPr>
        <w:pStyle w:val="ListParagraph"/>
      </w:pPr>
    </w:p>
    <w:p w:rsidR="00F3764A" w:rsidRDefault="00F3764A" w:rsidP="00F3764A">
      <w:pPr>
        <w:pStyle w:val="ListParagraph"/>
        <w:numPr>
          <w:ilvl w:val="0"/>
          <w:numId w:val="6"/>
        </w:numPr>
      </w:pPr>
      <w:r>
        <w:t xml:space="preserve">Currently working as </w:t>
      </w:r>
      <w:r w:rsidRPr="00F3764A">
        <w:rPr>
          <w:b/>
        </w:rPr>
        <w:t>an Administrative Executive and the Counsellor</w:t>
      </w:r>
      <w:r>
        <w:t xml:space="preserve"> at Lucky Lanka Group of Companies.</w:t>
      </w:r>
    </w:p>
    <w:p w:rsidR="00535C5D" w:rsidRPr="00623B12" w:rsidRDefault="00535C5D" w:rsidP="00535C5D">
      <w:pPr>
        <w:pStyle w:val="ListParagraph"/>
        <w:tabs>
          <w:tab w:val="left" w:pos="180"/>
        </w:tabs>
      </w:pPr>
    </w:p>
    <w:p w:rsidR="00B46476" w:rsidRPr="00623B12" w:rsidRDefault="00072B68" w:rsidP="00072B68">
      <w:pPr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 w:rsidRPr="00623B12">
        <w:rPr>
          <w:rFonts w:ascii="Times New Roman" w:hAnsi="Times New Roman"/>
          <w:b/>
          <w:bCs/>
          <w:sz w:val="24"/>
          <w:szCs w:val="24"/>
        </w:rPr>
        <w:lastRenderedPageBreak/>
        <w:t>Four months</w:t>
      </w:r>
      <w:r w:rsidRPr="00623B12">
        <w:rPr>
          <w:rFonts w:ascii="Times New Roman" w:hAnsi="Times New Roman"/>
          <w:bCs/>
          <w:sz w:val="24"/>
          <w:szCs w:val="24"/>
        </w:rPr>
        <w:t xml:space="preserve"> practical training as an </w:t>
      </w:r>
      <w:r w:rsidRPr="00623B12">
        <w:rPr>
          <w:rFonts w:ascii="Times New Roman" w:hAnsi="Times New Roman"/>
          <w:b/>
          <w:bCs/>
          <w:sz w:val="24"/>
          <w:szCs w:val="24"/>
        </w:rPr>
        <w:t>Inplant Trainee</w:t>
      </w:r>
      <w:r w:rsidRPr="00623B12">
        <w:rPr>
          <w:rFonts w:ascii="Times New Roman" w:hAnsi="Times New Roman"/>
          <w:bCs/>
          <w:sz w:val="24"/>
          <w:szCs w:val="24"/>
        </w:rPr>
        <w:t xml:space="preserve"> at Brandix Lingerie</w:t>
      </w:r>
      <w:r w:rsidR="00CF2132">
        <w:rPr>
          <w:rFonts w:ascii="Times New Roman" w:hAnsi="Times New Roman"/>
          <w:bCs/>
          <w:sz w:val="24"/>
          <w:szCs w:val="24"/>
        </w:rPr>
        <w:t xml:space="preserve"> (Pvt) Ltd</w:t>
      </w:r>
      <w:r w:rsidRPr="00623B12">
        <w:rPr>
          <w:rFonts w:ascii="Times New Roman" w:hAnsi="Times New Roman"/>
          <w:bCs/>
          <w:sz w:val="24"/>
          <w:szCs w:val="24"/>
        </w:rPr>
        <w:t>- Wathupitiwala at HR department.</w:t>
      </w:r>
      <w:r w:rsidR="00495F79">
        <w:rPr>
          <w:rFonts w:ascii="Times New Roman" w:hAnsi="Times New Roman"/>
          <w:bCs/>
          <w:sz w:val="24"/>
          <w:szCs w:val="24"/>
        </w:rPr>
        <w:t xml:space="preserve"> (For a</w:t>
      </w:r>
      <w:r w:rsidR="00535C5D">
        <w:rPr>
          <w:rFonts w:ascii="Times New Roman" w:hAnsi="Times New Roman"/>
          <w:bCs/>
          <w:sz w:val="24"/>
          <w:szCs w:val="24"/>
        </w:rPr>
        <w:t xml:space="preserve"> Research purpose)</w:t>
      </w:r>
    </w:p>
    <w:p w:rsidR="0065181E" w:rsidRPr="00623B12" w:rsidRDefault="0065181E" w:rsidP="0065181E">
      <w:pPr>
        <w:pStyle w:val="ListParagraph"/>
        <w:numPr>
          <w:ilvl w:val="0"/>
          <w:numId w:val="7"/>
        </w:numPr>
        <w:spacing w:after="240"/>
        <w:rPr>
          <w:sz w:val="22"/>
          <w:szCs w:val="22"/>
        </w:rPr>
      </w:pPr>
      <w:r w:rsidRPr="00623B12">
        <w:rPr>
          <w:sz w:val="22"/>
          <w:szCs w:val="22"/>
        </w:rPr>
        <w:t xml:space="preserve">Successfully Completed The </w:t>
      </w:r>
      <w:r w:rsidRPr="00623B12">
        <w:rPr>
          <w:b/>
          <w:sz w:val="22"/>
          <w:szCs w:val="22"/>
        </w:rPr>
        <w:t>Certificate in English</w:t>
      </w:r>
      <w:r w:rsidRPr="00623B12">
        <w:rPr>
          <w:sz w:val="22"/>
          <w:szCs w:val="22"/>
        </w:rPr>
        <w:t xml:space="preserve"> with a </w:t>
      </w:r>
      <w:r w:rsidRPr="00623B12">
        <w:rPr>
          <w:b/>
          <w:sz w:val="22"/>
          <w:szCs w:val="22"/>
        </w:rPr>
        <w:t>Merit</w:t>
      </w:r>
      <w:r w:rsidRPr="00623B12">
        <w:rPr>
          <w:sz w:val="22"/>
          <w:szCs w:val="22"/>
        </w:rPr>
        <w:t xml:space="preserve"> under the above University. (2007)</w:t>
      </w:r>
    </w:p>
    <w:p w:rsidR="00072B68" w:rsidRDefault="00072B68" w:rsidP="00072B68">
      <w:pPr>
        <w:pStyle w:val="ListParagraph"/>
        <w:numPr>
          <w:ilvl w:val="0"/>
          <w:numId w:val="7"/>
        </w:numPr>
        <w:spacing w:after="240"/>
        <w:rPr>
          <w:sz w:val="22"/>
          <w:szCs w:val="22"/>
        </w:rPr>
      </w:pPr>
      <w:r w:rsidRPr="0065181E">
        <w:rPr>
          <w:sz w:val="22"/>
          <w:szCs w:val="22"/>
        </w:rPr>
        <w:t>C</w:t>
      </w:r>
      <w:r>
        <w:rPr>
          <w:sz w:val="22"/>
          <w:szCs w:val="22"/>
        </w:rPr>
        <w:t xml:space="preserve">ompletion of </w:t>
      </w:r>
      <w:r w:rsidRPr="0065181E">
        <w:rPr>
          <w:b/>
          <w:sz w:val="22"/>
          <w:szCs w:val="22"/>
        </w:rPr>
        <w:t>Certificate in Computer Applications</w:t>
      </w:r>
      <w:r>
        <w:rPr>
          <w:sz w:val="22"/>
          <w:szCs w:val="22"/>
        </w:rPr>
        <w:t xml:space="preserve"> (covering MS Office ) with a </w:t>
      </w:r>
      <w:r w:rsidRPr="0065181E">
        <w:rPr>
          <w:b/>
          <w:sz w:val="22"/>
          <w:szCs w:val="22"/>
        </w:rPr>
        <w:t>Merit</w:t>
      </w:r>
      <w:r>
        <w:rPr>
          <w:sz w:val="22"/>
          <w:szCs w:val="22"/>
        </w:rPr>
        <w:t xml:space="preserve"> under the Extension Service Unit in Sabaragamuwa University of Sri Lanka. (2007)</w:t>
      </w:r>
    </w:p>
    <w:p w:rsidR="00823EAC" w:rsidRPr="00072B68" w:rsidRDefault="00823EAC" w:rsidP="00072B68">
      <w:pPr>
        <w:spacing w:after="240"/>
        <w:ind w:left="360"/>
        <w:rPr>
          <w:rFonts w:ascii="Times New Roman" w:hAnsi="Times New Roman"/>
          <w:sz w:val="24"/>
          <w:szCs w:val="24"/>
        </w:rPr>
      </w:pPr>
    </w:p>
    <w:p w:rsidR="002679DA" w:rsidRPr="009E2145" w:rsidRDefault="002679DA" w:rsidP="0065181E">
      <w:pPr>
        <w:spacing w:after="240"/>
        <w:ind w:left="360"/>
        <w:rPr>
          <w:color w:val="C00000"/>
        </w:rPr>
      </w:pPr>
    </w:p>
    <w:p w:rsidR="00710054" w:rsidRDefault="00EA4FB5" w:rsidP="00011E41">
      <w:pPr>
        <w:ind w:left="180" w:hanging="620"/>
        <w:rPr>
          <w:rFonts w:ascii="Times New Roman" w:hAnsi="Times New Roman"/>
          <w:i/>
          <w:color w:val="C00000"/>
          <w:sz w:val="32"/>
          <w:szCs w:val="32"/>
        </w:rPr>
      </w:pPr>
      <w:r w:rsidRPr="00EA4FB5">
        <w:rPr>
          <w:rFonts w:ascii="Times New Roman" w:hAnsi="Times New Roman"/>
          <w:b/>
          <w:bCs/>
          <w:noProof/>
          <w:sz w:val="32"/>
          <w:szCs w:val="32"/>
          <w:lang w:bidi="ta-IN"/>
        </w:rPr>
        <w:pict>
          <v:rect id="_x0000_s1073" style="position:absolute;left:0;text-align:left;margin-left:-22pt;margin-top:18pt;width:118.9pt;height:4.9pt;z-index:251661312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  <w:r w:rsidR="002679DA" w:rsidRPr="009E2145">
        <w:rPr>
          <w:rFonts w:ascii="Times New Roman" w:hAnsi="Times New Roman"/>
          <w:i/>
          <w:color w:val="C00000"/>
          <w:sz w:val="32"/>
          <w:szCs w:val="32"/>
        </w:rPr>
        <w:t>Skill Profile</w:t>
      </w:r>
    </w:p>
    <w:p w:rsidR="00454FB4" w:rsidRPr="005C536E" w:rsidRDefault="00454FB4" w:rsidP="00011E41">
      <w:pPr>
        <w:ind w:left="180" w:hanging="620"/>
        <w:rPr>
          <w:rFonts w:ascii="Times New Roman" w:hAnsi="Times New Roman"/>
          <w:i/>
          <w:color w:val="C00000"/>
          <w:sz w:val="32"/>
          <w:szCs w:val="32"/>
        </w:rPr>
      </w:pPr>
    </w:p>
    <w:p w:rsidR="0065181E" w:rsidRPr="00065FA7" w:rsidRDefault="00EA4FB5" w:rsidP="00065FA7">
      <w:pPr>
        <w:ind w:left="360" w:hanging="800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bidi="ta-IN"/>
        </w:rPr>
        <w:pict>
          <v:shape id="_x0000_s1074" type="#_x0000_t32" style="position:absolute;left:0;text-align:left;margin-left:-22pt;margin-top:22.85pt;width:187pt;height:0;z-index:251662336" o:connectortype="straight" strokecolor="gray" strokeweight="2.5pt">
            <v:shadow color="#868686"/>
          </v:shape>
        </w:pict>
      </w:r>
      <w:r w:rsidR="00FE2F5B" w:rsidRPr="00065FA7">
        <w:rPr>
          <w:b/>
          <w:i/>
          <w:sz w:val="32"/>
          <w:szCs w:val="32"/>
        </w:rPr>
        <w:t>Language Skills</w:t>
      </w:r>
    </w:p>
    <w:p w:rsidR="00FE2F5B" w:rsidRPr="00FE2F5B" w:rsidRDefault="00FE2F5B" w:rsidP="00FE2F5B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FE2F5B">
        <w:t>Fluent in English and Sinhala</w:t>
      </w:r>
    </w:p>
    <w:p w:rsidR="00FE2F5B" w:rsidRDefault="00FE2F5B" w:rsidP="00FE2F5B">
      <w:pPr>
        <w:spacing w:after="0"/>
      </w:pPr>
    </w:p>
    <w:p w:rsidR="00FE2F5B" w:rsidRPr="00065FA7" w:rsidRDefault="00FE2F5B" w:rsidP="00065FA7">
      <w:pPr>
        <w:pStyle w:val="Heading5"/>
        <w:ind w:left="360" w:hanging="800"/>
        <w:jc w:val="left"/>
        <w:rPr>
          <w:rFonts w:ascii="Calibri" w:hAnsi="Calibri"/>
          <w:i/>
          <w:szCs w:val="32"/>
        </w:rPr>
      </w:pPr>
      <w:r w:rsidRPr="00065FA7">
        <w:rPr>
          <w:rFonts w:ascii="Calibri" w:hAnsi="Calibri"/>
          <w:i/>
          <w:szCs w:val="32"/>
        </w:rPr>
        <w:t>Computer Skills</w:t>
      </w:r>
    </w:p>
    <w:p w:rsidR="00FE2F5B" w:rsidRPr="00FE2F5B" w:rsidRDefault="00EA4FB5" w:rsidP="00FE2F5B">
      <w:pPr>
        <w:spacing w:after="0"/>
      </w:pPr>
      <w:r w:rsidRPr="00EA4FB5">
        <w:rPr>
          <w:b/>
          <w:i/>
          <w:noProof/>
          <w:sz w:val="32"/>
          <w:szCs w:val="32"/>
          <w:lang w:bidi="ta-IN"/>
        </w:rPr>
        <w:pict>
          <v:shape id="_x0000_s1075" type="#_x0000_t32" style="position:absolute;margin-left:-22pt;margin-top:4.35pt;width:187pt;height:0;z-index:251663360" o:connectortype="straight" strokecolor="gray" strokeweight="2.5pt">
            <v:shadow color="#868686"/>
          </v:shape>
        </w:pict>
      </w:r>
    </w:p>
    <w:p w:rsidR="00FE2F5B" w:rsidRPr="00FE2F5B" w:rsidRDefault="00FE2F5B" w:rsidP="00FE2F5B">
      <w:pPr>
        <w:numPr>
          <w:ilvl w:val="0"/>
          <w:numId w:val="9"/>
        </w:numPr>
        <w:tabs>
          <w:tab w:val="clear" w:pos="1620"/>
          <w:tab w:val="num" w:pos="810"/>
          <w:tab w:val="left" w:pos="1710"/>
        </w:tabs>
        <w:spacing w:after="0" w:line="240" w:lineRule="auto"/>
        <w:ind w:left="450" w:right="29" w:firstLine="0"/>
        <w:rPr>
          <w:rFonts w:ascii="Times New Roman" w:hAnsi="Times New Roman"/>
        </w:rPr>
      </w:pPr>
      <w:r w:rsidRPr="00FE2F5B">
        <w:rPr>
          <w:rFonts w:ascii="Times New Roman" w:hAnsi="Times New Roman"/>
        </w:rPr>
        <w:t>Fluency in MS Office</w:t>
      </w:r>
    </w:p>
    <w:p w:rsidR="00FE2F5B" w:rsidRPr="00FE2F5B" w:rsidRDefault="00FE2F5B" w:rsidP="00FE2F5B">
      <w:pPr>
        <w:numPr>
          <w:ilvl w:val="0"/>
          <w:numId w:val="9"/>
        </w:numPr>
        <w:tabs>
          <w:tab w:val="clear" w:pos="1620"/>
          <w:tab w:val="num" w:pos="810"/>
          <w:tab w:val="left" w:pos="1710"/>
        </w:tabs>
        <w:spacing w:after="0" w:line="240" w:lineRule="auto"/>
        <w:ind w:left="450" w:right="29" w:firstLine="0"/>
        <w:rPr>
          <w:rFonts w:ascii="Times New Roman" w:hAnsi="Times New Roman"/>
        </w:rPr>
      </w:pPr>
      <w:r w:rsidRPr="00FE2F5B">
        <w:rPr>
          <w:rFonts w:ascii="Times New Roman" w:hAnsi="Times New Roman"/>
        </w:rPr>
        <w:t>Fluency in Internet &amp; E-mail</w:t>
      </w:r>
    </w:p>
    <w:p w:rsidR="00960E3B" w:rsidRDefault="00960E3B" w:rsidP="00FE2F5B">
      <w:pPr>
        <w:spacing w:after="0" w:line="240" w:lineRule="auto"/>
      </w:pPr>
    </w:p>
    <w:p w:rsidR="00F94847" w:rsidRDefault="00F94847" w:rsidP="004C5B3E">
      <w:pPr>
        <w:pStyle w:val="Heading5"/>
        <w:jc w:val="left"/>
        <w:rPr>
          <w:b w:val="0"/>
          <w:i/>
          <w:color w:val="C00000"/>
          <w:szCs w:val="32"/>
        </w:rPr>
      </w:pPr>
    </w:p>
    <w:p w:rsidR="00960E3B" w:rsidRPr="009E2145" w:rsidRDefault="00960E3B" w:rsidP="00454FB4">
      <w:pPr>
        <w:pStyle w:val="Heading5"/>
        <w:ind w:left="180" w:hanging="620"/>
        <w:jc w:val="left"/>
        <w:rPr>
          <w:b w:val="0"/>
          <w:i/>
          <w:color w:val="C00000"/>
          <w:szCs w:val="32"/>
        </w:rPr>
      </w:pPr>
      <w:r w:rsidRPr="009E2145">
        <w:rPr>
          <w:b w:val="0"/>
          <w:i/>
          <w:color w:val="C00000"/>
          <w:szCs w:val="32"/>
        </w:rPr>
        <w:t>Extra Curricular Activities</w:t>
      </w:r>
    </w:p>
    <w:p w:rsidR="00A81E82" w:rsidRPr="004C5B3E" w:rsidRDefault="00EA4FB5" w:rsidP="004C5B3E">
      <w:r w:rsidRPr="00EA4FB5">
        <w:rPr>
          <w:rFonts w:ascii="Times New Roman" w:hAnsi="Times New Roman"/>
          <w:b/>
          <w:bCs/>
          <w:noProof/>
          <w:sz w:val="32"/>
          <w:szCs w:val="32"/>
          <w:lang w:bidi="ta-IN"/>
        </w:rPr>
        <w:pict>
          <v:rect id="_x0000_s1076" style="position:absolute;margin-left:-22pt;margin-top:.25pt;width:118.9pt;height:4.9pt;z-index:251664384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</w:p>
    <w:p w:rsidR="00106D21" w:rsidRPr="007E3CDE" w:rsidRDefault="00EA4FB5" w:rsidP="007E3CDE">
      <w:pPr>
        <w:ind w:left="360" w:hanging="800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bidi="ta-IN"/>
        </w:rPr>
        <w:pict>
          <v:shape id="_x0000_s1077" type="#_x0000_t32" style="position:absolute;left:0;text-align:left;margin-left:-22pt;margin-top:20.5pt;width:187pt;height:0;z-index:251665408" o:connectortype="straight" strokecolor="gray" strokeweight="2.5pt">
            <v:shadow color="#868686"/>
          </v:shape>
        </w:pict>
      </w:r>
      <w:r w:rsidR="00014FDB" w:rsidRPr="007E3CDE">
        <w:rPr>
          <w:b/>
          <w:i/>
          <w:sz w:val="32"/>
          <w:szCs w:val="32"/>
        </w:rPr>
        <w:t>University Level</w:t>
      </w:r>
    </w:p>
    <w:p w:rsidR="00855DD2" w:rsidRDefault="00014FDB" w:rsidP="00855DD2">
      <w:pPr>
        <w:pStyle w:val="ListParagraph"/>
        <w:numPr>
          <w:ilvl w:val="0"/>
          <w:numId w:val="10"/>
        </w:numPr>
        <w:spacing w:after="200"/>
        <w:rPr>
          <w:sz w:val="22"/>
          <w:szCs w:val="22"/>
        </w:rPr>
      </w:pPr>
      <w:r w:rsidRPr="009B6426">
        <w:rPr>
          <w:b/>
          <w:sz w:val="22"/>
          <w:szCs w:val="22"/>
        </w:rPr>
        <w:t>English Announcer</w:t>
      </w:r>
      <w:r w:rsidR="000627AB">
        <w:rPr>
          <w:sz w:val="22"/>
          <w:szCs w:val="22"/>
        </w:rPr>
        <w:t xml:space="preserve"> at</w:t>
      </w:r>
      <w:r w:rsidR="00855DD2">
        <w:rPr>
          <w:sz w:val="22"/>
          <w:szCs w:val="22"/>
        </w:rPr>
        <w:t xml:space="preserve"> the Musical Circle</w:t>
      </w:r>
      <w:r w:rsidR="005122EE">
        <w:rPr>
          <w:sz w:val="22"/>
          <w:szCs w:val="22"/>
        </w:rPr>
        <w:t xml:space="preserve"> and the Faculty of Management Studies</w:t>
      </w:r>
      <w:r w:rsidR="00855DD2">
        <w:rPr>
          <w:sz w:val="22"/>
          <w:szCs w:val="22"/>
        </w:rPr>
        <w:t xml:space="preserve"> of </w:t>
      </w:r>
      <w:smartTag w:uri="urn:schemas-microsoft-com:office:smarttags" w:element="PlaceName">
        <w:r w:rsidR="00855DD2">
          <w:rPr>
            <w:sz w:val="22"/>
            <w:szCs w:val="22"/>
          </w:rPr>
          <w:t>Sabaragamuwa</w:t>
        </w:r>
      </w:smartTag>
      <w:r w:rsidR="00855DD2">
        <w:rPr>
          <w:sz w:val="22"/>
          <w:szCs w:val="22"/>
        </w:rPr>
        <w:t xml:space="preserve"> </w:t>
      </w:r>
      <w:smartTag w:uri="urn:schemas-microsoft-com:office:smarttags" w:element="PlaceType">
        <w:r w:rsidR="00855DD2">
          <w:rPr>
            <w:sz w:val="22"/>
            <w:szCs w:val="22"/>
          </w:rPr>
          <w:t>University</w:t>
        </w:r>
      </w:smartTag>
      <w:r w:rsidR="00855DD2">
        <w:rPr>
          <w:sz w:val="22"/>
          <w:szCs w:val="22"/>
        </w:rPr>
        <w:t xml:space="preserve"> of </w:t>
      </w:r>
      <w:smartTag w:uri="urn:schemas-microsoft-com:office:smarttags" w:element="place">
        <w:smartTag w:uri="urn:schemas-microsoft-com:office:smarttags" w:element="country-region">
          <w:r w:rsidR="00855DD2">
            <w:rPr>
              <w:sz w:val="22"/>
              <w:szCs w:val="22"/>
            </w:rPr>
            <w:t>Sri Lanka</w:t>
          </w:r>
        </w:smartTag>
      </w:smartTag>
      <w:r w:rsidR="00855DD2">
        <w:rPr>
          <w:sz w:val="22"/>
          <w:szCs w:val="22"/>
        </w:rPr>
        <w:t xml:space="preserve">. </w:t>
      </w:r>
    </w:p>
    <w:p w:rsidR="00A81E82" w:rsidRPr="0018252D" w:rsidRDefault="00A81E82" w:rsidP="00A81E82">
      <w:pPr>
        <w:pStyle w:val="ListParagraph"/>
        <w:numPr>
          <w:ilvl w:val="0"/>
          <w:numId w:val="10"/>
        </w:numPr>
        <w:tabs>
          <w:tab w:val="left" w:pos="0"/>
        </w:tabs>
      </w:pPr>
      <w:r>
        <w:t>Actively participated with the conference to enhance “Leadership” which was conducted by the Virtusa and HSBC at the Hilton Hotel-Colombo.</w:t>
      </w:r>
    </w:p>
    <w:p w:rsidR="00A81E82" w:rsidRPr="00613138" w:rsidRDefault="00A81E82" w:rsidP="00A81E82">
      <w:pPr>
        <w:pStyle w:val="ListParagraph"/>
        <w:rPr>
          <w:sz w:val="22"/>
          <w:szCs w:val="22"/>
        </w:rPr>
      </w:pPr>
    </w:p>
    <w:p w:rsidR="00A81E82" w:rsidRPr="000C0395" w:rsidRDefault="00A81E82" w:rsidP="00A81E82">
      <w:pPr>
        <w:numPr>
          <w:ilvl w:val="0"/>
          <w:numId w:val="10"/>
        </w:numPr>
        <w:tabs>
          <w:tab w:val="left" w:pos="0"/>
        </w:tabs>
        <w:spacing w:after="0"/>
        <w:rPr>
          <w:b/>
          <w:i/>
          <w:sz w:val="32"/>
          <w:szCs w:val="32"/>
        </w:rPr>
      </w:pPr>
      <w:r w:rsidRPr="000C0395">
        <w:rPr>
          <w:rFonts w:ascii="Times New Roman" w:hAnsi="Times New Roman"/>
          <w:sz w:val="24"/>
          <w:szCs w:val="24"/>
        </w:rPr>
        <w:t xml:space="preserve">Organized “SABVENKA”  Program which was related with the arrival of Sri venkateshwara college students ,by holding the inaugural ceremony, doing a presentation on </w:t>
      </w:r>
      <w:r>
        <w:rPr>
          <w:rFonts w:ascii="Times New Roman" w:hAnsi="Times New Roman"/>
          <w:sz w:val="24"/>
          <w:szCs w:val="24"/>
        </w:rPr>
        <w:t>‘</w:t>
      </w:r>
      <w:r w:rsidRPr="000C0395">
        <w:rPr>
          <w:rFonts w:ascii="Times New Roman" w:hAnsi="Times New Roman"/>
          <w:sz w:val="24"/>
          <w:szCs w:val="24"/>
        </w:rPr>
        <w:t>Sri Lankan Heritage</w:t>
      </w:r>
      <w:r>
        <w:rPr>
          <w:rFonts w:ascii="Times New Roman" w:hAnsi="Times New Roman"/>
          <w:sz w:val="24"/>
          <w:szCs w:val="24"/>
        </w:rPr>
        <w:t>’, be the main English announcer at the program and practising other announcers of the program.(2010)</w:t>
      </w:r>
    </w:p>
    <w:p w:rsidR="00A81E82" w:rsidRDefault="00A81E82" w:rsidP="00A81E82">
      <w:pPr>
        <w:pStyle w:val="ListParagraph"/>
        <w:rPr>
          <w:b/>
          <w:i/>
          <w:sz w:val="32"/>
          <w:szCs w:val="32"/>
        </w:rPr>
      </w:pPr>
    </w:p>
    <w:p w:rsidR="00A81E82" w:rsidRPr="000C0395" w:rsidRDefault="00A81E82" w:rsidP="00A81E82">
      <w:pPr>
        <w:numPr>
          <w:ilvl w:val="0"/>
          <w:numId w:val="10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 w:rsidRPr="000C0395">
        <w:rPr>
          <w:rFonts w:ascii="Times New Roman" w:hAnsi="Times New Roman"/>
          <w:sz w:val="24"/>
          <w:szCs w:val="24"/>
        </w:rPr>
        <w:t xml:space="preserve">Organized </w:t>
      </w:r>
      <w:r w:rsidRPr="000C0395">
        <w:rPr>
          <w:rFonts w:ascii="Times New Roman" w:hAnsi="Times New Roman"/>
          <w:b/>
          <w:i/>
          <w:sz w:val="24"/>
          <w:szCs w:val="24"/>
        </w:rPr>
        <w:t xml:space="preserve">“SABVENKA Padura” </w:t>
      </w:r>
      <w:r w:rsidRPr="000C0395">
        <w:rPr>
          <w:rFonts w:ascii="Times New Roman" w:hAnsi="Times New Roman"/>
          <w:sz w:val="24"/>
          <w:szCs w:val="24"/>
        </w:rPr>
        <w:t>by being the main English announcer.(2010)</w:t>
      </w:r>
    </w:p>
    <w:p w:rsidR="00A81E82" w:rsidRPr="000C0395" w:rsidRDefault="00A81E82" w:rsidP="00A81E82">
      <w:pPr>
        <w:pStyle w:val="ListParagraph"/>
      </w:pPr>
    </w:p>
    <w:p w:rsidR="00A81E82" w:rsidRPr="004C5B3E" w:rsidRDefault="00A81E82" w:rsidP="004C5B3E">
      <w:pPr>
        <w:numPr>
          <w:ilvl w:val="0"/>
          <w:numId w:val="10"/>
        </w:num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0C0395">
        <w:rPr>
          <w:rFonts w:ascii="Times New Roman" w:hAnsi="Times New Roman"/>
          <w:sz w:val="24"/>
          <w:szCs w:val="24"/>
        </w:rPr>
        <w:t>Organized the inaugural ceremony and the team stall of “ The Small Businesses Day” by being the Leader of the team and being the English announcer at the inaugural ceremony.</w:t>
      </w:r>
    </w:p>
    <w:p w:rsidR="00710054" w:rsidRPr="00727535" w:rsidRDefault="008B58CF" w:rsidP="005C536E">
      <w:pPr>
        <w:pStyle w:val="ListParagraph"/>
        <w:numPr>
          <w:ilvl w:val="0"/>
          <w:numId w:val="10"/>
        </w:numPr>
        <w:spacing w:after="20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Organizaton of various programs in the university due to </w:t>
      </w:r>
      <w:r w:rsidR="00CB251A" w:rsidRPr="00F54AC2">
        <w:rPr>
          <w:b/>
          <w:sz w:val="22"/>
          <w:szCs w:val="22"/>
        </w:rPr>
        <w:t>Higher Prsentation Skills</w:t>
      </w:r>
      <w:r w:rsidR="006D57CA">
        <w:rPr>
          <w:b/>
          <w:sz w:val="22"/>
          <w:szCs w:val="22"/>
        </w:rPr>
        <w:t>.</w:t>
      </w:r>
    </w:p>
    <w:p w:rsidR="00855DD2" w:rsidRPr="007E3CDE" w:rsidRDefault="00EA4FB5" w:rsidP="007E3CDE">
      <w:pPr>
        <w:ind w:left="360" w:hanging="800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bidi="ta-IN"/>
        </w:rPr>
        <w:pict>
          <v:shape id="_x0000_s1078" type="#_x0000_t32" style="position:absolute;left:0;text-align:left;margin-left:-22pt;margin-top:22.7pt;width:187pt;height:0;z-index:251666432" o:connectortype="straight" strokecolor="gray" strokeweight="2.5pt">
            <v:shadow color="#868686"/>
          </v:shape>
        </w:pict>
      </w:r>
      <w:r w:rsidR="00855DD2" w:rsidRPr="007E3CDE">
        <w:rPr>
          <w:b/>
          <w:i/>
          <w:sz w:val="32"/>
          <w:szCs w:val="32"/>
        </w:rPr>
        <w:t>School Level</w:t>
      </w:r>
    </w:p>
    <w:p w:rsidR="00855DD2" w:rsidRDefault="00E10CE3" w:rsidP="002D5DEF">
      <w:pPr>
        <w:pStyle w:val="ListParagraph"/>
        <w:numPr>
          <w:ilvl w:val="0"/>
          <w:numId w:val="10"/>
        </w:numPr>
      </w:pPr>
      <w:r>
        <w:t xml:space="preserve">Actively participated in </w:t>
      </w:r>
      <w:r w:rsidRPr="00E10CE3">
        <w:rPr>
          <w:i/>
        </w:rPr>
        <w:t>Residential English Camp</w:t>
      </w:r>
      <w:r>
        <w:t xml:space="preserve"> by being the leader of all teams</w:t>
      </w:r>
      <w:r w:rsidR="00815AD6">
        <w:t xml:space="preserve"> which was held in St.</w:t>
      </w:r>
      <w:r w:rsidR="00133855">
        <w:t xml:space="preserve"> </w:t>
      </w:r>
      <w:r w:rsidR="00815AD6">
        <w:t>Agnes Girls School</w:t>
      </w:r>
      <w:r>
        <w:t>.(2001)</w:t>
      </w:r>
    </w:p>
    <w:p w:rsidR="007423E2" w:rsidRDefault="007423E2" w:rsidP="007423E2">
      <w:pPr>
        <w:rPr>
          <w:b/>
          <w:sz w:val="24"/>
          <w:szCs w:val="24"/>
        </w:rPr>
      </w:pPr>
    </w:p>
    <w:p w:rsidR="00730BC1" w:rsidRPr="00730BC1" w:rsidRDefault="00E61291" w:rsidP="00B87E23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Individual P</w:t>
      </w:r>
      <w:r w:rsidR="00730BC1" w:rsidRPr="00730BC1">
        <w:rPr>
          <w:b/>
          <w:sz w:val="24"/>
          <w:szCs w:val="24"/>
        </w:rPr>
        <w:t>erformances:</w:t>
      </w:r>
    </w:p>
    <w:p w:rsidR="009C5D67" w:rsidRPr="009A7866" w:rsidRDefault="00E10CE3" w:rsidP="009C5D67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9A7866">
        <w:rPr>
          <w:sz w:val="22"/>
          <w:szCs w:val="22"/>
        </w:rPr>
        <w:t>Won 2</w:t>
      </w:r>
      <w:r w:rsidRPr="009A7866">
        <w:rPr>
          <w:sz w:val="22"/>
          <w:szCs w:val="22"/>
          <w:vertAlign w:val="superscript"/>
        </w:rPr>
        <w:t>nd</w:t>
      </w:r>
      <w:r w:rsidRPr="009A7866">
        <w:rPr>
          <w:sz w:val="22"/>
          <w:szCs w:val="22"/>
        </w:rPr>
        <w:t xml:space="preserve"> at the </w:t>
      </w:r>
      <w:r w:rsidR="00171A08" w:rsidRPr="009A7866">
        <w:rPr>
          <w:sz w:val="22"/>
          <w:szCs w:val="22"/>
        </w:rPr>
        <w:t xml:space="preserve">English Day </w:t>
      </w:r>
      <w:r w:rsidRPr="009A7866">
        <w:rPr>
          <w:i/>
          <w:sz w:val="22"/>
          <w:szCs w:val="22"/>
        </w:rPr>
        <w:t xml:space="preserve">Recitation </w:t>
      </w:r>
      <w:r w:rsidRPr="009A7866">
        <w:rPr>
          <w:sz w:val="22"/>
          <w:szCs w:val="22"/>
        </w:rPr>
        <w:t>Contest organized by St. Agnes Girls’ School.(2001)</w:t>
      </w:r>
    </w:p>
    <w:p w:rsidR="00E10CE3" w:rsidRPr="009A7866" w:rsidRDefault="00171A08" w:rsidP="002D5DEF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9A7866">
        <w:rPr>
          <w:sz w:val="22"/>
          <w:szCs w:val="22"/>
        </w:rPr>
        <w:t xml:space="preserve">Placed 2nd at English Day </w:t>
      </w:r>
      <w:r w:rsidR="005C562F" w:rsidRPr="009A7866">
        <w:rPr>
          <w:sz w:val="22"/>
          <w:szCs w:val="22"/>
        </w:rPr>
        <w:t xml:space="preserve">Zonal </w:t>
      </w:r>
      <w:r w:rsidR="005C562F" w:rsidRPr="009A7866">
        <w:rPr>
          <w:i/>
          <w:sz w:val="22"/>
          <w:szCs w:val="22"/>
        </w:rPr>
        <w:t xml:space="preserve">Recitation </w:t>
      </w:r>
      <w:r w:rsidR="005C562F" w:rsidRPr="009A7866">
        <w:rPr>
          <w:sz w:val="22"/>
          <w:szCs w:val="22"/>
        </w:rPr>
        <w:t>Contest. (1998)</w:t>
      </w:r>
    </w:p>
    <w:p w:rsidR="005C562F" w:rsidRDefault="009C5D67" w:rsidP="002D5DEF">
      <w:pPr>
        <w:pStyle w:val="ListParagraph"/>
        <w:numPr>
          <w:ilvl w:val="0"/>
          <w:numId w:val="10"/>
        </w:numPr>
      </w:pPr>
      <w:r w:rsidRPr="009A7866">
        <w:rPr>
          <w:sz w:val="22"/>
          <w:szCs w:val="22"/>
        </w:rPr>
        <w:t>Won 1</w:t>
      </w:r>
      <w:r w:rsidRPr="009A7866">
        <w:rPr>
          <w:sz w:val="22"/>
          <w:szCs w:val="22"/>
          <w:vertAlign w:val="superscript"/>
        </w:rPr>
        <w:t>st</w:t>
      </w:r>
      <w:r w:rsidRPr="009A7866">
        <w:rPr>
          <w:sz w:val="22"/>
          <w:szCs w:val="22"/>
        </w:rPr>
        <w:t xml:space="preserve"> and 2</w:t>
      </w:r>
      <w:r w:rsidRPr="009A7866">
        <w:rPr>
          <w:sz w:val="22"/>
          <w:szCs w:val="22"/>
          <w:vertAlign w:val="superscript"/>
        </w:rPr>
        <w:t>nd</w:t>
      </w:r>
      <w:r w:rsidRPr="009A7866">
        <w:rPr>
          <w:sz w:val="22"/>
          <w:szCs w:val="22"/>
        </w:rPr>
        <w:t xml:space="preserve"> for </w:t>
      </w:r>
      <w:r w:rsidRPr="009A7866">
        <w:rPr>
          <w:i/>
          <w:sz w:val="22"/>
          <w:szCs w:val="22"/>
        </w:rPr>
        <w:t xml:space="preserve">Speech </w:t>
      </w:r>
      <w:r w:rsidRPr="009A7866">
        <w:rPr>
          <w:sz w:val="22"/>
          <w:szCs w:val="22"/>
        </w:rPr>
        <w:t>in Sinhala Day competitions (zonal) in 2000 &amp; 1999 respectively</w:t>
      </w:r>
      <w:r>
        <w:t>.</w:t>
      </w:r>
    </w:p>
    <w:p w:rsidR="009A7866" w:rsidRPr="009A7866" w:rsidRDefault="009A7866" w:rsidP="002D5DEF">
      <w:pPr>
        <w:pStyle w:val="ListParagraph"/>
        <w:numPr>
          <w:ilvl w:val="0"/>
          <w:numId w:val="10"/>
        </w:numPr>
        <w:rPr>
          <w:i/>
        </w:rPr>
      </w:pPr>
      <w:r>
        <w:t xml:space="preserve">Presented a project on </w:t>
      </w:r>
      <w:r w:rsidRPr="009A7866">
        <w:rPr>
          <w:i/>
        </w:rPr>
        <w:t>Herbal Plants</w:t>
      </w:r>
      <w:r>
        <w:rPr>
          <w:i/>
        </w:rPr>
        <w:t xml:space="preserve"> </w:t>
      </w:r>
      <w:r>
        <w:t>for the Day of World Environment in 2001.</w:t>
      </w:r>
    </w:p>
    <w:p w:rsidR="009A7866" w:rsidRPr="009A7866" w:rsidRDefault="009A7866" w:rsidP="002D5DEF">
      <w:pPr>
        <w:pStyle w:val="ListParagraph"/>
        <w:numPr>
          <w:ilvl w:val="0"/>
          <w:numId w:val="10"/>
        </w:numPr>
        <w:rPr>
          <w:i/>
        </w:rPr>
      </w:pPr>
      <w:r>
        <w:t>Attained 6</w:t>
      </w:r>
      <w:r w:rsidRPr="009A7866">
        <w:rPr>
          <w:vertAlign w:val="superscript"/>
        </w:rPr>
        <w:t>th</w:t>
      </w:r>
      <w:r>
        <w:t xml:space="preserve"> place for </w:t>
      </w:r>
      <w:r w:rsidRPr="000C502A">
        <w:rPr>
          <w:i/>
        </w:rPr>
        <w:t>Creative writing</w:t>
      </w:r>
      <w:r>
        <w:t xml:space="preserve"> competition w</w:t>
      </w:r>
      <w:r w:rsidR="000C502A">
        <w:t>hich</w:t>
      </w:r>
      <w:r>
        <w:t xml:space="preserve"> conducted by the Balangoda Public Library.</w:t>
      </w:r>
    </w:p>
    <w:p w:rsidR="00730BC1" w:rsidRDefault="00730BC1" w:rsidP="00730BC1"/>
    <w:p w:rsidR="00E11A4F" w:rsidRDefault="00E11A4F" w:rsidP="00730BC1"/>
    <w:p w:rsidR="00E11A4F" w:rsidRDefault="00E11A4F" w:rsidP="00730BC1"/>
    <w:p w:rsidR="00730BC1" w:rsidRPr="00730BC1" w:rsidRDefault="00730BC1" w:rsidP="00B87E23">
      <w:pPr>
        <w:ind w:left="360"/>
        <w:rPr>
          <w:rFonts w:ascii="Times New Roman" w:hAnsi="Times New Roman"/>
          <w:b/>
          <w:sz w:val="24"/>
          <w:szCs w:val="24"/>
        </w:rPr>
      </w:pPr>
      <w:r>
        <w:t xml:space="preserve"> </w:t>
      </w:r>
      <w:r w:rsidR="00E61291">
        <w:rPr>
          <w:b/>
          <w:sz w:val="24"/>
          <w:szCs w:val="24"/>
        </w:rPr>
        <w:t>Team P</w:t>
      </w:r>
      <w:r w:rsidRPr="00730BC1">
        <w:rPr>
          <w:b/>
          <w:sz w:val="24"/>
          <w:szCs w:val="24"/>
        </w:rPr>
        <w:t>erformances:</w:t>
      </w:r>
    </w:p>
    <w:p w:rsidR="00F57F40" w:rsidRPr="009A7866" w:rsidRDefault="00F57F40" w:rsidP="00F57F40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9A7866">
        <w:rPr>
          <w:sz w:val="22"/>
          <w:szCs w:val="22"/>
        </w:rPr>
        <w:t>Won 1</w:t>
      </w:r>
      <w:r w:rsidRPr="009A7866">
        <w:rPr>
          <w:sz w:val="22"/>
          <w:szCs w:val="22"/>
          <w:vertAlign w:val="superscript"/>
        </w:rPr>
        <w:t>st</w:t>
      </w:r>
      <w:r w:rsidRPr="009A7866">
        <w:rPr>
          <w:sz w:val="22"/>
          <w:szCs w:val="22"/>
        </w:rPr>
        <w:t xml:space="preserve"> from </w:t>
      </w:r>
      <w:r w:rsidR="009A7866" w:rsidRPr="009A7866">
        <w:rPr>
          <w:sz w:val="22"/>
          <w:szCs w:val="22"/>
        </w:rPr>
        <w:t xml:space="preserve">English Day </w:t>
      </w:r>
      <w:r w:rsidRPr="009A7866">
        <w:rPr>
          <w:sz w:val="22"/>
          <w:szCs w:val="22"/>
        </w:rPr>
        <w:t xml:space="preserve">Zonal competition for a performance of an </w:t>
      </w:r>
      <w:r w:rsidRPr="009A7866">
        <w:rPr>
          <w:i/>
          <w:sz w:val="22"/>
          <w:szCs w:val="22"/>
        </w:rPr>
        <w:t>English Drama.</w:t>
      </w:r>
      <w:r w:rsidRPr="009A7866">
        <w:rPr>
          <w:sz w:val="22"/>
          <w:szCs w:val="22"/>
        </w:rPr>
        <w:t>(1998)</w:t>
      </w:r>
    </w:p>
    <w:p w:rsidR="00F57F40" w:rsidRDefault="00F57F40" w:rsidP="00F57F40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9A7866">
        <w:rPr>
          <w:sz w:val="22"/>
          <w:szCs w:val="22"/>
        </w:rPr>
        <w:t>Won 1</w:t>
      </w:r>
      <w:r w:rsidRPr="009A7866">
        <w:rPr>
          <w:sz w:val="22"/>
          <w:szCs w:val="22"/>
          <w:vertAlign w:val="superscript"/>
        </w:rPr>
        <w:t>st</w:t>
      </w:r>
      <w:r w:rsidRPr="009A7866">
        <w:rPr>
          <w:sz w:val="22"/>
          <w:szCs w:val="22"/>
        </w:rPr>
        <w:t xml:space="preserve"> from </w:t>
      </w:r>
      <w:smartTag w:uri="urn:schemas-microsoft-com:office:smarttags" w:element="place">
        <w:smartTag w:uri="urn:schemas-microsoft-com:office:smarttags" w:element="PlaceName">
          <w:r w:rsidRPr="009A7866">
            <w:rPr>
              <w:sz w:val="22"/>
              <w:szCs w:val="22"/>
            </w:rPr>
            <w:t>Whole</w:t>
          </w:r>
        </w:smartTag>
        <w:r w:rsidRPr="009A7866">
          <w:rPr>
            <w:sz w:val="22"/>
            <w:szCs w:val="22"/>
          </w:rPr>
          <w:t xml:space="preserve"> </w:t>
        </w:r>
        <w:smartTag w:uri="urn:schemas-microsoft-com:office:smarttags" w:element="PlaceType">
          <w:r w:rsidRPr="009A7866">
            <w:rPr>
              <w:sz w:val="22"/>
              <w:szCs w:val="22"/>
            </w:rPr>
            <w:t>Island</w:t>
          </w:r>
        </w:smartTag>
        <w:r w:rsidRPr="009A7866">
          <w:rPr>
            <w:sz w:val="22"/>
            <w:szCs w:val="22"/>
          </w:rPr>
          <w:t xml:space="preserve"> </w:t>
        </w:r>
        <w:smartTag w:uri="urn:schemas-microsoft-com:office:smarttags" w:element="PlaceType">
          <w:r w:rsidRPr="009A7866">
            <w:rPr>
              <w:sz w:val="22"/>
              <w:szCs w:val="22"/>
            </w:rPr>
            <w:t>School</w:t>
          </w:r>
        </w:smartTag>
      </w:smartTag>
      <w:r w:rsidRPr="009A7866">
        <w:rPr>
          <w:sz w:val="22"/>
          <w:szCs w:val="22"/>
        </w:rPr>
        <w:t xml:space="preserve"> Competition for </w:t>
      </w:r>
      <w:r w:rsidRPr="000C502A">
        <w:rPr>
          <w:i/>
          <w:sz w:val="22"/>
          <w:szCs w:val="22"/>
        </w:rPr>
        <w:t>Music &amp; Dramas.</w:t>
      </w:r>
      <w:r w:rsidR="000C502A">
        <w:rPr>
          <w:sz w:val="22"/>
          <w:szCs w:val="22"/>
        </w:rPr>
        <w:t xml:space="preserve"> (1999)</w:t>
      </w:r>
    </w:p>
    <w:p w:rsidR="009A7866" w:rsidRPr="000C502A" w:rsidRDefault="000C502A" w:rsidP="00F57F40">
      <w:pPr>
        <w:pStyle w:val="ListParagraph"/>
        <w:numPr>
          <w:ilvl w:val="0"/>
          <w:numId w:val="10"/>
        </w:numPr>
        <w:rPr>
          <w:i/>
          <w:sz w:val="22"/>
          <w:szCs w:val="22"/>
        </w:rPr>
      </w:pPr>
      <w:r>
        <w:rPr>
          <w:sz w:val="22"/>
          <w:szCs w:val="22"/>
        </w:rPr>
        <w:t>Placed 1</w:t>
      </w:r>
      <w:r w:rsidRPr="000C502A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for a </w:t>
      </w:r>
      <w:r w:rsidRPr="000C502A">
        <w:rPr>
          <w:i/>
          <w:sz w:val="22"/>
          <w:szCs w:val="22"/>
        </w:rPr>
        <w:t xml:space="preserve">Debate Contest </w:t>
      </w:r>
      <w:r>
        <w:rPr>
          <w:sz w:val="22"/>
          <w:szCs w:val="22"/>
        </w:rPr>
        <w:t>which conducted by UWMP from Zonal &amp; Regional Competition.(2001)</w:t>
      </w:r>
    </w:p>
    <w:p w:rsidR="009C5D67" w:rsidRDefault="009C5D67" w:rsidP="00730BC1">
      <w:pPr>
        <w:rPr>
          <w:i/>
        </w:rPr>
      </w:pPr>
    </w:p>
    <w:p w:rsidR="002074AF" w:rsidRDefault="00DD033D" w:rsidP="00B87E23">
      <w:pPr>
        <w:spacing w:line="360" w:lineRule="auto"/>
        <w:ind w:left="360"/>
        <w:outlineLvl w:val="0"/>
        <w:rPr>
          <w:b/>
        </w:rPr>
      </w:pPr>
      <w:r w:rsidRPr="00DD033D">
        <w:rPr>
          <w:rFonts w:ascii="Times New Roman" w:hAnsi="Times New Roman"/>
        </w:rPr>
        <w:t>I do hereby certify that the above particulars furnished by me are true and correct to the best of my knowledge</w:t>
      </w:r>
      <w:r w:rsidRPr="00BE3BC1">
        <w:rPr>
          <w:b/>
        </w:rPr>
        <w:t>.</w:t>
      </w:r>
    </w:p>
    <w:p w:rsidR="00C301F6" w:rsidRDefault="00C301F6" w:rsidP="00C301F6">
      <w:pPr>
        <w:spacing w:line="360" w:lineRule="auto"/>
        <w:outlineLvl w:val="0"/>
        <w:rPr>
          <w:b/>
        </w:rPr>
      </w:pPr>
    </w:p>
    <w:p w:rsidR="009E74AC" w:rsidRDefault="002074AF" w:rsidP="00C301F6">
      <w:pPr>
        <w:spacing w:line="360" w:lineRule="auto"/>
        <w:ind w:firstLine="360"/>
        <w:outlineLvl w:val="0"/>
        <w:rPr>
          <w:rFonts w:ascii="Times New Roman" w:hAnsi="Times New Roman"/>
          <w:b/>
        </w:rPr>
      </w:pPr>
      <w:r w:rsidRPr="002074AF">
        <w:rPr>
          <w:rFonts w:ascii="Times New Roman" w:hAnsi="Times New Roman"/>
          <w:b/>
        </w:rPr>
        <w:t>R.K.N.D.Darshani</w:t>
      </w:r>
      <w:r w:rsidR="00F74EF4">
        <w:rPr>
          <w:rFonts w:ascii="Times New Roman" w:hAnsi="Times New Roman"/>
          <w:b/>
        </w:rPr>
        <w:tab/>
      </w:r>
      <w:r w:rsidR="00F74EF4">
        <w:rPr>
          <w:rFonts w:ascii="Times New Roman" w:hAnsi="Times New Roman"/>
          <w:b/>
        </w:rPr>
        <w:tab/>
      </w:r>
      <w:r w:rsidR="00F74EF4">
        <w:rPr>
          <w:rFonts w:ascii="Times New Roman" w:hAnsi="Times New Roman"/>
          <w:b/>
        </w:rPr>
        <w:tab/>
      </w:r>
      <w:r w:rsidR="00F74EF4">
        <w:rPr>
          <w:rFonts w:ascii="Times New Roman" w:hAnsi="Times New Roman"/>
          <w:b/>
        </w:rPr>
        <w:tab/>
      </w:r>
      <w:r w:rsidR="00F74EF4">
        <w:rPr>
          <w:rFonts w:ascii="Times New Roman" w:hAnsi="Times New Roman"/>
          <w:b/>
        </w:rPr>
        <w:tab/>
        <w:t>Date:</w:t>
      </w:r>
      <w:r w:rsidR="00F02A29">
        <w:rPr>
          <w:rFonts w:ascii="Times New Roman" w:hAnsi="Times New Roman"/>
          <w:b/>
        </w:rPr>
        <w:t xml:space="preserve"> </w:t>
      </w:r>
      <w:r w:rsidR="00EA65C2">
        <w:rPr>
          <w:rFonts w:ascii="Times New Roman" w:hAnsi="Times New Roman"/>
          <w:b/>
        </w:rPr>
        <w:t>24.09.2012</w:t>
      </w:r>
    </w:p>
    <w:p w:rsidR="00727535" w:rsidRPr="00F94847" w:rsidRDefault="009E74AC" w:rsidP="00F94847">
      <w:pPr>
        <w:spacing w:line="360" w:lineRule="auto"/>
        <w:ind w:firstLine="360"/>
        <w:outlineLvl w:val="0"/>
        <w:rPr>
          <w:rFonts w:ascii="Times New Roman" w:hAnsi="Times New Roman"/>
          <w:b/>
          <w:i/>
          <w:color w:val="0000FF"/>
        </w:rPr>
      </w:pPr>
      <w:r w:rsidRPr="004F672A">
        <w:rPr>
          <w:rFonts w:ascii="Times New Roman" w:hAnsi="Times New Roman"/>
          <w:b/>
          <w:i/>
          <w:color w:val="0000FF"/>
        </w:rPr>
        <w:t>“Let me , To keep My Word…”</w:t>
      </w:r>
    </w:p>
    <w:p w:rsidR="004C5B3E" w:rsidRDefault="004C5B3E" w:rsidP="007E3CDE">
      <w:pPr>
        <w:spacing w:line="360" w:lineRule="auto"/>
        <w:ind w:hanging="330"/>
        <w:outlineLvl w:val="0"/>
        <w:rPr>
          <w:rFonts w:ascii="Times New Roman" w:hAnsi="Times New Roman"/>
          <w:bCs/>
          <w:i/>
          <w:iCs/>
          <w:color w:val="C00000"/>
          <w:sz w:val="32"/>
          <w:szCs w:val="32"/>
        </w:rPr>
      </w:pPr>
    </w:p>
    <w:p w:rsidR="004C5B3E" w:rsidRDefault="004C5B3E" w:rsidP="007E3CDE">
      <w:pPr>
        <w:spacing w:line="360" w:lineRule="auto"/>
        <w:ind w:hanging="330"/>
        <w:outlineLvl w:val="0"/>
        <w:rPr>
          <w:rFonts w:ascii="Times New Roman" w:hAnsi="Times New Roman"/>
          <w:bCs/>
          <w:i/>
          <w:iCs/>
          <w:color w:val="C00000"/>
          <w:sz w:val="32"/>
          <w:szCs w:val="32"/>
        </w:rPr>
      </w:pPr>
    </w:p>
    <w:p w:rsidR="007626D2" w:rsidRDefault="007626D2" w:rsidP="007E3CDE">
      <w:pPr>
        <w:spacing w:line="360" w:lineRule="auto"/>
        <w:ind w:hanging="330"/>
        <w:outlineLvl w:val="0"/>
        <w:rPr>
          <w:rFonts w:ascii="Times New Roman" w:hAnsi="Times New Roman"/>
          <w:bCs/>
          <w:i/>
          <w:iCs/>
          <w:color w:val="C00000"/>
          <w:sz w:val="32"/>
          <w:szCs w:val="32"/>
        </w:rPr>
      </w:pPr>
    </w:p>
    <w:p w:rsidR="007626D2" w:rsidRDefault="007626D2" w:rsidP="007E3CDE">
      <w:pPr>
        <w:spacing w:line="360" w:lineRule="auto"/>
        <w:ind w:hanging="330"/>
        <w:outlineLvl w:val="0"/>
        <w:rPr>
          <w:rFonts w:ascii="Times New Roman" w:hAnsi="Times New Roman"/>
          <w:bCs/>
          <w:i/>
          <w:iCs/>
          <w:color w:val="C00000"/>
          <w:sz w:val="32"/>
          <w:szCs w:val="32"/>
        </w:rPr>
      </w:pPr>
    </w:p>
    <w:p w:rsidR="005C536E" w:rsidRPr="00B65BC8" w:rsidRDefault="00EA4FB5" w:rsidP="007E3CDE">
      <w:pPr>
        <w:spacing w:line="360" w:lineRule="auto"/>
        <w:ind w:hanging="330"/>
        <w:outlineLvl w:val="0"/>
        <w:rPr>
          <w:rFonts w:ascii="Times New Roman" w:hAnsi="Times New Roman"/>
          <w:color w:val="C00000"/>
          <w:sz w:val="32"/>
          <w:szCs w:val="32"/>
        </w:rPr>
      </w:pPr>
      <w:r w:rsidRPr="00EA4FB5">
        <w:rPr>
          <w:rFonts w:ascii="Times New Roman" w:hAnsi="Times New Roman"/>
          <w:b/>
          <w:bCs/>
          <w:noProof/>
          <w:sz w:val="32"/>
          <w:szCs w:val="32"/>
          <w:lang w:bidi="ta-IN"/>
        </w:rPr>
        <w:pict>
          <v:rect id="_x0000_s1079" style="position:absolute;margin-left:-16.5pt;margin-top:24.15pt;width:118.9pt;height:4.9pt;z-index:251667456" fillcolor="black" stroked="f" strokecolor="#92cddc" strokeweight="10pt">
            <v:fill color2="fill lighten(0)" rotate="t" angle="-90" focusposition=".5,.5" focussize="" method="linear sigma" focus="100%" type="gradient"/>
            <v:shadow type="perspective" color="#205867" opacity=".5" offset="1pt" offset2="-3pt"/>
          </v:rect>
        </w:pict>
      </w:r>
      <w:r w:rsidR="005C536E" w:rsidRPr="00B65BC8">
        <w:rPr>
          <w:rFonts w:ascii="Times New Roman" w:hAnsi="Times New Roman"/>
          <w:bCs/>
          <w:i/>
          <w:iCs/>
          <w:color w:val="C00000"/>
          <w:sz w:val="32"/>
          <w:szCs w:val="32"/>
        </w:rPr>
        <w:t>Non Related Referees</w:t>
      </w:r>
    </w:p>
    <w:p w:rsidR="005C536E" w:rsidRPr="003F6FD7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  <w:bCs/>
        </w:rPr>
      </w:pPr>
      <w:r w:rsidRPr="009A36E1">
        <w:rPr>
          <w:rFonts w:ascii="Times New Roman" w:hAnsi="Times New Roman"/>
          <w:bCs/>
        </w:rPr>
        <w:t>Mr. H.P.R. Priyankara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Mrs. K.L.B.G.Dharmarathna</w:t>
      </w:r>
    </w:p>
    <w:p w:rsidR="005C536E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  <w:bCs/>
        </w:rPr>
      </w:pPr>
      <w:r w:rsidRPr="009A36E1">
        <w:rPr>
          <w:rFonts w:ascii="Times New Roman" w:hAnsi="Times New Roman"/>
          <w:bCs/>
        </w:rPr>
        <w:t>Lecturer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5A7C83">
        <w:rPr>
          <w:rFonts w:ascii="Times New Roman" w:hAnsi="Times New Roman"/>
          <w:bCs/>
        </w:rPr>
        <w:t xml:space="preserve">Senior </w:t>
      </w:r>
      <w:r w:rsidRPr="009A36E1">
        <w:rPr>
          <w:rFonts w:ascii="Times New Roman" w:hAnsi="Times New Roman"/>
          <w:bCs/>
        </w:rPr>
        <w:t>Lecturer</w:t>
      </w: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  <w:r w:rsidRPr="009A36E1">
        <w:rPr>
          <w:rFonts w:ascii="Times New Roman" w:hAnsi="Times New Roman"/>
          <w:bCs/>
        </w:rPr>
        <w:t>Department of Business Management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9A36E1">
        <w:rPr>
          <w:rFonts w:ascii="Times New Roman" w:hAnsi="Times New Roman"/>
          <w:bCs/>
        </w:rPr>
        <w:t>Department of Business Management</w:t>
      </w: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  <w:r w:rsidRPr="009A36E1">
        <w:rPr>
          <w:rFonts w:ascii="Times New Roman" w:hAnsi="Times New Roman"/>
          <w:bCs/>
        </w:rPr>
        <w:t>Faculty of Management Studies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9A36E1">
        <w:rPr>
          <w:rFonts w:ascii="Times New Roman" w:hAnsi="Times New Roman"/>
          <w:bCs/>
        </w:rPr>
        <w:t>Faculty of Management Studies</w:t>
      </w: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  <w:smartTag w:uri="urn:schemas-microsoft-com:office:smarttags" w:element="PlaceName">
        <w:r w:rsidRPr="009A36E1">
          <w:rPr>
            <w:rFonts w:ascii="Times New Roman" w:hAnsi="Times New Roman"/>
            <w:bCs/>
          </w:rPr>
          <w:t>Sabaragamuwa</w:t>
        </w:r>
      </w:smartTag>
      <w:r w:rsidRPr="009A36E1">
        <w:rPr>
          <w:rFonts w:ascii="Times New Roman" w:hAnsi="Times New Roman"/>
          <w:bCs/>
        </w:rPr>
        <w:t xml:space="preserve"> </w:t>
      </w:r>
      <w:smartTag w:uri="urn:schemas-microsoft-com:office:smarttags" w:element="PlaceType">
        <w:r w:rsidRPr="009A36E1">
          <w:rPr>
            <w:rFonts w:ascii="Times New Roman" w:hAnsi="Times New Roman"/>
            <w:bCs/>
          </w:rPr>
          <w:t>University</w:t>
        </w:r>
      </w:smartTag>
      <w:r w:rsidRPr="009A36E1">
        <w:rPr>
          <w:rFonts w:ascii="Times New Roman" w:hAnsi="Times New Roman"/>
          <w:bCs/>
        </w:rPr>
        <w:t xml:space="preserve"> of </w:t>
      </w:r>
      <w:smartTag w:uri="urn:schemas-microsoft-com:office:smarttags" w:element="country-region">
        <w:r w:rsidRPr="009A36E1">
          <w:rPr>
            <w:rFonts w:ascii="Times New Roman" w:hAnsi="Times New Roman"/>
            <w:bCs/>
          </w:rPr>
          <w:t>Sri Lanka</w:t>
        </w:r>
      </w:smartTag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smartTag w:uri="urn:schemas-microsoft-com:office:smarttags" w:element="PlaceName">
        <w:r w:rsidRPr="009A36E1">
          <w:rPr>
            <w:rFonts w:ascii="Times New Roman" w:hAnsi="Times New Roman"/>
            <w:bCs/>
          </w:rPr>
          <w:t>Sabaragamuwa</w:t>
        </w:r>
      </w:smartTag>
      <w:r w:rsidRPr="009A36E1">
        <w:rPr>
          <w:rFonts w:ascii="Times New Roman" w:hAnsi="Times New Roman"/>
          <w:bCs/>
        </w:rPr>
        <w:t xml:space="preserve"> </w:t>
      </w:r>
      <w:smartTag w:uri="urn:schemas-microsoft-com:office:smarttags" w:element="PlaceType">
        <w:r w:rsidRPr="009A36E1">
          <w:rPr>
            <w:rFonts w:ascii="Times New Roman" w:hAnsi="Times New Roman"/>
            <w:bCs/>
          </w:rPr>
          <w:t>University</w:t>
        </w:r>
      </w:smartTag>
      <w:r w:rsidRPr="009A36E1">
        <w:rPr>
          <w:rFonts w:ascii="Times New Roman" w:hAnsi="Times New Roman"/>
          <w:bCs/>
        </w:rPr>
        <w:t xml:space="preserve"> of </w:t>
      </w:r>
      <w:smartTag w:uri="urn:schemas-microsoft-com:office:smarttags" w:element="country-region">
        <w:smartTag w:uri="urn:schemas-microsoft-com:office:smarttags" w:element="place">
          <w:r w:rsidRPr="009A36E1">
            <w:rPr>
              <w:rFonts w:ascii="Times New Roman" w:hAnsi="Times New Roman"/>
              <w:bCs/>
            </w:rPr>
            <w:t>Sri Lanka</w:t>
          </w:r>
        </w:smartTag>
      </w:smartTag>
    </w:p>
    <w:p w:rsidR="005C536E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  <w:bCs/>
        </w:rPr>
      </w:pPr>
      <w:r w:rsidRPr="009A36E1">
        <w:rPr>
          <w:rFonts w:ascii="Times New Roman" w:hAnsi="Times New Roman"/>
          <w:bCs/>
        </w:rPr>
        <w:t>Belihuloya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9A36E1">
        <w:rPr>
          <w:rFonts w:ascii="Times New Roman" w:hAnsi="Times New Roman"/>
          <w:bCs/>
        </w:rPr>
        <w:t>Belihuloya</w:t>
      </w:r>
    </w:p>
    <w:p w:rsidR="005C536E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  <w:bCs/>
        </w:rPr>
      </w:pP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  <w:r w:rsidRPr="009A36E1">
        <w:rPr>
          <w:rFonts w:ascii="Times New Roman" w:hAnsi="Times New Roman"/>
          <w:bCs/>
        </w:rPr>
        <w:t>Mobile</w:t>
      </w:r>
      <w:r>
        <w:rPr>
          <w:rFonts w:ascii="Times New Roman" w:hAnsi="Times New Roman"/>
          <w:bCs/>
        </w:rPr>
        <w:t xml:space="preserve"> </w:t>
      </w:r>
      <w:r w:rsidRPr="009A36E1">
        <w:rPr>
          <w:rFonts w:ascii="Times New Roman" w:hAnsi="Times New Roman"/>
          <w:bCs/>
        </w:rPr>
        <w:t>:</w:t>
      </w:r>
      <w:r w:rsidR="00A22702">
        <w:rPr>
          <w:rFonts w:ascii="Times New Roman" w:hAnsi="Times New Roman"/>
          <w:bCs/>
        </w:rPr>
        <w:t xml:space="preserve"> </w:t>
      </w:r>
      <w:r w:rsidRPr="009A36E1">
        <w:rPr>
          <w:rFonts w:ascii="Times New Roman" w:hAnsi="Times New Roman"/>
          <w:bCs/>
        </w:rPr>
        <w:t>0715309135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smartTag w:uri="urn:schemas-microsoft-com:office:smarttags" w:element="City">
        <w:smartTag w:uri="urn:schemas-microsoft-com:office:smarttags" w:element="place">
          <w:r w:rsidRPr="009A36E1">
            <w:rPr>
              <w:rFonts w:ascii="Times New Roman" w:hAnsi="Times New Roman"/>
              <w:bCs/>
            </w:rPr>
            <w:t>Mobile</w:t>
          </w:r>
        </w:smartTag>
      </w:smartTag>
      <w:r>
        <w:rPr>
          <w:rFonts w:ascii="Times New Roman" w:hAnsi="Times New Roman"/>
          <w:bCs/>
        </w:rPr>
        <w:t xml:space="preserve"> </w:t>
      </w:r>
      <w:r w:rsidRPr="009A36E1">
        <w:rPr>
          <w:rFonts w:ascii="Times New Roman" w:hAnsi="Times New Roman"/>
          <w:bCs/>
        </w:rPr>
        <w:t>:</w:t>
      </w:r>
      <w:r>
        <w:rPr>
          <w:rFonts w:ascii="Times New Roman" w:hAnsi="Times New Roman"/>
          <w:bCs/>
        </w:rPr>
        <w:t xml:space="preserve"> 0714468756</w:t>
      </w:r>
    </w:p>
    <w:p w:rsidR="005C536E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  <w:bCs/>
        </w:rPr>
      </w:pPr>
      <w:r w:rsidRPr="009A36E1">
        <w:rPr>
          <w:rFonts w:ascii="Times New Roman" w:hAnsi="Times New Roman"/>
          <w:bCs/>
        </w:rPr>
        <w:t>Phone</w:t>
      </w:r>
      <w:r>
        <w:rPr>
          <w:rFonts w:ascii="Times New Roman" w:hAnsi="Times New Roman"/>
          <w:bCs/>
        </w:rPr>
        <w:t xml:space="preserve">  </w:t>
      </w:r>
      <w:r w:rsidRPr="009A36E1">
        <w:rPr>
          <w:rFonts w:ascii="Times New Roman" w:hAnsi="Times New Roman"/>
          <w:bCs/>
        </w:rPr>
        <w:t>: 0452280016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9A36E1">
        <w:rPr>
          <w:rFonts w:ascii="Times New Roman" w:hAnsi="Times New Roman"/>
          <w:bCs/>
        </w:rPr>
        <w:t>Phone</w:t>
      </w:r>
      <w:r>
        <w:rPr>
          <w:rFonts w:ascii="Times New Roman" w:hAnsi="Times New Roman"/>
          <w:bCs/>
        </w:rPr>
        <w:t xml:space="preserve">  </w:t>
      </w:r>
      <w:r w:rsidRPr="009A36E1">
        <w:rPr>
          <w:rFonts w:ascii="Times New Roman" w:hAnsi="Times New Roman"/>
          <w:bCs/>
        </w:rPr>
        <w:t>:</w:t>
      </w:r>
      <w:r>
        <w:rPr>
          <w:rFonts w:ascii="Times New Roman" w:hAnsi="Times New Roman"/>
          <w:bCs/>
        </w:rPr>
        <w:t xml:space="preserve"> 0453451541</w:t>
      </w:r>
    </w:p>
    <w:p w:rsidR="005C536E" w:rsidRDefault="005C536E" w:rsidP="005C536E">
      <w:pPr>
        <w:framePr w:hSpace="180" w:wrap="around" w:vAnchor="text" w:hAnchor="page" w:x="1606" w:y="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</w:t>
      </w:r>
      <w:r w:rsidRPr="009A36E1">
        <w:rPr>
          <w:rFonts w:ascii="Times New Roman" w:hAnsi="Times New Roman"/>
          <w:bCs/>
        </w:rPr>
        <w:t>Email</w:t>
      </w:r>
      <w:r>
        <w:rPr>
          <w:rFonts w:ascii="Times New Roman" w:hAnsi="Times New Roman"/>
          <w:bCs/>
        </w:rPr>
        <w:t xml:space="preserve">   : </w:t>
      </w:r>
      <w:hyperlink r:id="rId9" w:history="1">
        <w:r w:rsidRPr="00A7103A">
          <w:rPr>
            <w:rStyle w:val="Hyperlink"/>
            <w:rFonts w:ascii="Times New Roman" w:hAnsi="Times New Roman"/>
            <w:bCs/>
            <w:color w:val="auto"/>
            <w:u w:val="none"/>
          </w:rPr>
          <w:t>rasikahp@ymail.com</w:t>
        </w:r>
      </w:hyperlink>
      <w:r w:rsidRPr="00A7103A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Email   : buddhi@sab.ac.lk</w:t>
      </w:r>
    </w:p>
    <w:p w:rsidR="005C536E" w:rsidRPr="00BE3BC1" w:rsidRDefault="005C536E" w:rsidP="005C536E">
      <w:pPr>
        <w:framePr w:hSpace="180" w:wrap="around" w:vAnchor="text" w:hAnchor="page" w:x="1606" w:y="1"/>
        <w:rPr>
          <w:b/>
        </w:rPr>
      </w:pPr>
    </w:p>
    <w:p w:rsidR="005C536E" w:rsidRPr="009A36E1" w:rsidRDefault="005C536E" w:rsidP="005C536E">
      <w:pPr>
        <w:framePr w:hSpace="180" w:wrap="around" w:vAnchor="text" w:hAnchor="page" w:x="1606" w:y="1"/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/>
        </w:rPr>
      </w:pPr>
    </w:p>
    <w:p w:rsidR="009A36E1" w:rsidRPr="00B65BC8" w:rsidRDefault="009A36E1" w:rsidP="00C301F6">
      <w:pPr>
        <w:spacing w:line="360" w:lineRule="auto"/>
        <w:outlineLvl w:val="0"/>
        <w:rPr>
          <w:rFonts w:ascii="Times New Roman" w:hAnsi="Times New Roman"/>
          <w:color w:val="C00000"/>
          <w:sz w:val="32"/>
          <w:szCs w:val="32"/>
        </w:rPr>
      </w:pPr>
    </w:p>
    <w:sectPr w:rsidR="009A36E1" w:rsidRPr="00B65BC8" w:rsidSect="003B2756">
      <w:headerReference w:type="default" r:id="rId10"/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707" w:rsidRDefault="00091707" w:rsidP="00D83F15">
      <w:pPr>
        <w:spacing w:after="0" w:line="240" w:lineRule="auto"/>
      </w:pPr>
      <w:r>
        <w:separator/>
      </w:r>
    </w:p>
  </w:endnote>
  <w:endnote w:type="continuationSeparator" w:id="1">
    <w:p w:rsidR="00091707" w:rsidRDefault="00091707" w:rsidP="00D83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707" w:rsidRDefault="00091707" w:rsidP="00D83F15">
      <w:pPr>
        <w:spacing w:after="0" w:line="240" w:lineRule="auto"/>
      </w:pPr>
      <w:r>
        <w:separator/>
      </w:r>
    </w:p>
  </w:footnote>
  <w:footnote w:type="continuationSeparator" w:id="1">
    <w:p w:rsidR="00091707" w:rsidRDefault="00091707" w:rsidP="00D83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15" w:rsidRDefault="00EA4FB5">
    <w:pPr>
      <w:pStyle w:val="Header"/>
      <w:jc w:val="right"/>
    </w:pPr>
    <w:fldSimple w:instr=" PAGE   \* MERGEFORMAT ">
      <w:r w:rsidR="00DF5217">
        <w:rPr>
          <w:noProof/>
        </w:rPr>
        <w:t>1</w:t>
      </w:r>
    </w:fldSimple>
  </w:p>
  <w:p w:rsidR="00D83F15" w:rsidRDefault="00D83F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DA1"/>
    <w:multiLevelType w:val="hybridMultilevel"/>
    <w:tmpl w:val="EAEC28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97380"/>
    <w:multiLevelType w:val="hybridMultilevel"/>
    <w:tmpl w:val="228E15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42377"/>
    <w:multiLevelType w:val="hybridMultilevel"/>
    <w:tmpl w:val="E69C7340"/>
    <w:lvl w:ilvl="0" w:tplc="040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2F823FA4"/>
    <w:multiLevelType w:val="hybridMultilevel"/>
    <w:tmpl w:val="8B105A8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">
    <w:nsid w:val="46EF0211"/>
    <w:multiLevelType w:val="hybridMultilevel"/>
    <w:tmpl w:val="81D2E8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D22D9"/>
    <w:multiLevelType w:val="hybridMultilevel"/>
    <w:tmpl w:val="D9926E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27628"/>
    <w:multiLevelType w:val="hybridMultilevel"/>
    <w:tmpl w:val="819A7D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284D8C"/>
    <w:multiLevelType w:val="hybridMultilevel"/>
    <w:tmpl w:val="D846A5F2"/>
    <w:lvl w:ilvl="0" w:tplc="C2BE80E8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0336BD"/>
    <w:multiLevelType w:val="singleLevel"/>
    <w:tmpl w:val="AB6CC49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9">
    <w:nsid w:val="54BB562D"/>
    <w:multiLevelType w:val="hybridMultilevel"/>
    <w:tmpl w:val="F9EED5E6"/>
    <w:lvl w:ilvl="0" w:tplc="04090009">
      <w:start w:val="1"/>
      <w:numFmt w:val="bullet"/>
      <w:lvlText w:val=""/>
      <w:lvlJc w:val="left"/>
      <w:pPr>
        <w:ind w:left="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10">
    <w:nsid w:val="594043DA"/>
    <w:multiLevelType w:val="hybridMultilevel"/>
    <w:tmpl w:val="7E74B8CE"/>
    <w:lvl w:ilvl="0" w:tplc="0409000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11">
    <w:nsid w:val="63E8139B"/>
    <w:multiLevelType w:val="hybridMultilevel"/>
    <w:tmpl w:val="9BE40E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5E7EF2"/>
    <w:multiLevelType w:val="hybridMultilevel"/>
    <w:tmpl w:val="9A22AE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11"/>
  </w:num>
  <w:num w:numId="9">
    <w:abstractNumId w:val="2"/>
  </w:num>
  <w:num w:numId="10">
    <w:abstractNumId w:val="7"/>
  </w:num>
  <w:num w:numId="11">
    <w:abstractNumId w:val="12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08D"/>
    <w:rsid w:val="00011E41"/>
    <w:rsid w:val="00014FDB"/>
    <w:rsid w:val="000627AB"/>
    <w:rsid w:val="00065FA7"/>
    <w:rsid w:val="00067BC3"/>
    <w:rsid w:val="00067CCE"/>
    <w:rsid w:val="00072B68"/>
    <w:rsid w:val="00091707"/>
    <w:rsid w:val="00097029"/>
    <w:rsid w:val="000A6BFE"/>
    <w:rsid w:val="000B5E9B"/>
    <w:rsid w:val="000C04D8"/>
    <w:rsid w:val="000C502A"/>
    <w:rsid w:val="000D3609"/>
    <w:rsid w:val="000E5C22"/>
    <w:rsid w:val="000F20BF"/>
    <w:rsid w:val="000F4547"/>
    <w:rsid w:val="00100369"/>
    <w:rsid w:val="00106D21"/>
    <w:rsid w:val="0011273E"/>
    <w:rsid w:val="00117D29"/>
    <w:rsid w:val="00133855"/>
    <w:rsid w:val="00136DBD"/>
    <w:rsid w:val="00137EC2"/>
    <w:rsid w:val="00151734"/>
    <w:rsid w:val="00151E06"/>
    <w:rsid w:val="001551EA"/>
    <w:rsid w:val="00156BB0"/>
    <w:rsid w:val="0016321F"/>
    <w:rsid w:val="00166E2F"/>
    <w:rsid w:val="001710CA"/>
    <w:rsid w:val="00171A08"/>
    <w:rsid w:val="00175FC3"/>
    <w:rsid w:val="0018252D"/>
    <w:rsid w:val="001B07E0"/>
    <w:rsid w:val="001F1616"/>
    <w:rsid w:val="001F4107"/>
    <w:rsid w:val="001F47CE"/>
    <w:rsid w:val="001F650D"/>
    <w:rsid w:val="00201543"/>
    <w:rsid w:val="002074AF"/>
    <w:rsid w:val="00207A7F"/>
    <w:rsid w:val="00212051"/>
    <w:rsid w:val="00212B6E"/>
    <w:rsid w:val="00212C8C"/>
    <w:rsid w:val="0022024D"/>
    <w:rsid w:val="00224D16"/>
    <w:rsid w:val="00230E0A"/>
    <w:rsid w:val="002410A2"/>
    <w:rsid w:val="002445BD"/>
    <w:rsid w:val="002679DA"/>
    <w:rsid w:val="00276594"/>
    <w:rsid w:val="00290303"/>
    <w:rsid w:val="00291DED"/>
    <w:rsid w:val="002A63C0"/>
    <w:rsid w:val="002B0705"/>
    <w:rsid w:val="002C0E95"/>
    <w:rsid w:val="002C47FE"/>
    <w:rsid w:val="002D4109"/>
    <w:rsid w:val="002D5DEF"/>
    <w:rsid w:val="002F1733"/>
    <w:rsid w:val="00304408"/>
    <w:rsid w:val="00314E58"/>
    <w:rsid w:val="00325CA8"/>
    <w:rsid w:val="00337F4D"/>
    <w:rsid w:val="00360E97"/>
    <w:rsid w:val="00364261"/>
    <w:rsid w:val="0039138E"/>
    <w:rsid w:val="003B0AE4"/>
    <w:rsid w:val="003B2756"/>
    <w:rsid w:val="003E1943"/>
    <w:rsid w:val="003F6FD7"/>
    <w:rsid w:val="00404C5B"/>
    <w:rsid w:val="00420421"/>
    <w:rsid w:val="00441244"/>
    <w:rsid w:val="004415E5"/>
    <w:rsid w:val="00454FB4"/>
    <w:rsid w:val="00457AA2"/>
    <w:rsid w:val="00482029"/>
    <w:rsid w:val="0048221D"/>
    <w:rsid w:val="00491D1F"/>
    <w:rsid w:val="0049217F"/>
    <w:rsid w:val="00495F79"/>
    <w:rsid w:val="004A4377"/>
    <w:rsid w:val="004C5B3E"/>
    <w:rsid w:val="004D7B21"/>
    <w:rsid w:val="004E5D79"/>
    <w:rsid w:val="004F1361"/>
    <w:rsid w:val="004F672A"/>
    <w:rsid w:val="00505DE4"/>
    <w:rsid w:val="00505FC9"/>
    <w:rsid w:val="005122EE"/>
    <w:rsid w:val="00526010"/>
    <w:rsid w:val="00535C5D"/>
    <w:rsid w:val="005468EC"/>
    <w:rsid w:val="00560867"/>
    <w:rsid w:val="00564076"/>
    <w:rsid w:val="005645CF"/>
    <w:rsid w:val="00575161"/>
    <w:rsid w:val="005830C5"/>
    <w:rsid w:val="005A430D"/>
    <w:rsid w:val="005A7C83"/>
    <w:rsid w:val="005B20C9"/>
    <w:rsid w:val="005B4A0B"/>
    <w:rsid w:val="005C536E"/>
    <w:rsid w:val="005C562F"/>
    <w:rsid w:val="005D451E"/>
    <w:rsid w:val="005E166D"/>
    <w:rsid w:val="005E1F39"/>
    <w:rsid w:val="005E2C02"/>
    <w:rsid w:val="00604F66"/>
    <w:rsid w:val="0060585A"/>
    <w:rsid w:val="00613138"/>
    <w:rsid w:val="0061458B"/>
    <w:rsid w:val="00621D38"/>
    <w:rsid w:val="00623B12"/>
    <w:rsid w:val="00641A81"/>
    <w:rsid w:val="0065181E"/>
    <w:rsid w:val="00664A6D"/>
    <w:rsid w:val="00673B7B"/>
    <w:rsid w:val="006749BE"/>
    <w:rsid w:val="00674BA5"/>
    <w:rsid w:val="0067512E"/>
    <w:rsid w:val="006816E0"/>
    <w:rsid w:val="00687458"/>
    <w:rsid w:val="00691CA7"/>
    <w:rsid w:val="006934F7"/>
    <w:rsid w:val="006954C1"/>
    <w:rsid w:val="006978A8"/>
    <w:rsid w:val="006A23E0"/>
    <w:rsid w:val="006A771E"/>
    <w:rsid w:val="006B0F5E"/>
    <w:rsid w:val="006D4B8F"/>
    <w:rsid w:val="006D57CA"/>
    <w:rsid w:val="006E0332"/>
    <w:rsid w:val="006F1D2C"/>
    <w:rsid w:val="00705B88"/>
    <w:rsid w:val="00710054"/>
    <w:rsid w:val="007214C3"/>
    <w:rsid w:val="00721C41"/>
    <w:rsid w:val="0072508E"/>
    <w:rsid w:val="00727535"/>
    <w:rsid w:val="00730BC1"/>
    <w:rsid w:val="00731C7E"/>
    <w:rsid w:val="007423E2"/>
    <w:rsid w:val="007626D2"/>
    <w:rsid w:val="00772562"/>
    <w:rsid w:val="0077673D"/>
    <w:rsid w:val="00781254"/>
    <w:rsid w:val="00783416"/>
    <w:rsid w:val="00786B37"/>
    <w:rsid w:val="00787032"/>
    <w:rsid w:val="00795035"/>
    <w:rsid w:val="007A199B"/>
    <w:rsid w:val="007B213D"/>
    <w:rsid w:val="007D283B"/>
    <w:rsid w:val="007E29AF"/>
    <w:rsid w:val="007E3CDE"/>
    <w:rsid w:val="007F14BE"/>
    <w:rsid w:val="00804A4D"/>
    <w:rsid w:val="00815AD6"/>
    <w:rsid w:val="00823EAC"/>
    <w:rsid w:val="008264C9"/>
    <w:rsid w:val="00834963"/>
    <w:rsid w:val="00855DD2"/>
    <w:rsid w:val="00861F26"/>
    <w:rsid w:val="00863896"/>
    <w:rsid w:val="008708D2"/>
    <w:rsid w:val="008A6DDD"/>
    <w:rsid w:val="008B58CF"/>
    <w:rsid w:val="008C25EF"/>
    <w:rsid w:val="008D1D4B"/>
    <w:rsid w:val="008E74BA"/>
    <w:rsid w:val="009003B4"/>
    <w:rsid w:val="00903CD9"/>
    <w:rsid w:val="0091638F"/>
    <w:rsid w:val="00922D88"/>
    <w:rsid w:val="00923563"/>
    <w:rsid w:val="00932570"/>
    <w:rsid w:val="00935EDF"/>
    <w:rsid w:val="00950280"/>
    <w:rsid w:val="009525BD"/>
    <w:rsid w:val="00953E61"/>
    <w:rsid w:val="00960E3B"/>
    <w:rsid w:val="00964CDC"/>
    <w:rsid w:val="00970F2E"/>
    <w:rsid w:val="00973CA7"/>
    <w:rsid w:val="00992AE4"/>
    <w:rsid w:val="00994A2A"/>
    <w:rsid w:val="009A2CD4"/>
    <w:rsid w:val="009A36E1"/>
    <w:rsid w:val="009A7866"/>
    <w:rsid w:val="009B6426"/>
    <w:rsid w:val="009C5D67"/>
    <w:rsid w:val="009E2145"/>
    <w:rsid w:val="009E74AC"/>
    <w:rsid w:val="009F0D5C"/>
    <w:rsid w:val="009F1567"/>
    <w:rsid w:val="00A15BDB"/>
    <w:rsid w:val="00A22702"/>
    <w:rsid w:val="00A3558F"/>
    <w:rsid w:val="00A36B85"/>
    <w:rsid w:val="00A37936"/>
    <w:rsid w:val="00A46D07"/>
    <w:rsid w:val="00A512DE"/>
    <w:rsid w:val="00A7103A"/>
    <w:rsid w:val="00A74F61"/>
    <w:rsid w:val="00A81319"/>
    <w:rsid w:val="00A81E82"/>
    <w:rsid w:val="00A97A4D"/>
    <w:rsid w:val="00AC4575"/>
    <w:rsid w:val="00AD0FBA"/>
    <w:rsid w:val="00AE10D6"/>
    <w:rsid w:val="00AF3A63"/>
    <w:rsid w:val="00AF423A"/>
    <w:rsid w:val="00B36792"/>
    <w:rsid w:val="00B36F70"/>
    <w:rsid w:val="00B46476"/>
    <w:rsid w:val="00B515FE"/>
    <w:rsid w:val="00B65BC8"/>
    <w:rsid w:val="00B75B44"/>
    <w:rsid w:val="00B87E23"/>
    <w:rsid w:val="00B9522E"/>
    <w:rsid w:val="00B95C43"/>
    <w:rsid w:val="00BC28F3"/>
    <w:rsid w:val="00BD2AFD"/>
    <w:rsid w:val="00BE1EDC"/>
    <w:rsid w:val="00BF479A"/>
    <w:rsid w:val="00C2558F"/>
    <w:rsid w:val="00C301F6"/>
    <w:rsid w:val="00C37E9E"/>
    <w:rsid w:val="00C56BB8"/>
    <w:rsid w:val="00C70EC8"/>
    <w:rsid w:val="00C760A5"/>
    <w:rsid w:val="00C80127"/>
    <w:rsid w:val="00C82A57"/>
    <w:rsid w:val="00CA4182"/>
    <w:rsid w:val="00CA7583"/>
    <w:rsid w:val="00CB251A"/>
    <w:rsid w:val="00CB5008"/>
    <w:rsid w:val="00CC1ED3"/>
    <w:rsid w:val="00CC5A72"/>
    <w:rsid w:val="00CE2054"/>
    <w:rsid w:val="00CF2132"/>
    <w:rsid w:val="00CF334B"/>
    <w:rsid w:val="00D006C7"/>
    <w:rsid w:val="00D22CBC"/>
    <w:rsid w:val="00D319B5"/>
    <w:rsid w:val="00D331F8"/>
    <w:rsid w:val="00D47D8D"/>
    <w:rsid w:val="00D5643F"/>
    <w:rsid w:val="00D709A3"/>
    <w:rsid w:val="00D7688E"/>
    <w:rsid w:val="00D83F15"/>
    <w:rsid w:val="00D868AA"/>
    <w:rsid w:val="00D95A2B"/>
    <w:rsid w:val="00DA05FA"/>
    <w:rsid w:val="00DA64DB"/>
    <w:rsid w:val="00DB1B68"/>
    <w:rsid w:val="00DC508D"/>
    <w:rsid w:val="00DD033D"/>
    <w:rsid w:val="00DE6958"/>
    <w:rsid w:val="00DF3501"/>
    <w:rsid w:val="00DF5217"/>
    <w:rsid w:val="00E10CE3"/>
    <w:rsid w:val="00E11A4F"/>
    <w:rsid w:val="00E139D3"/>
    <w:rsid w:val="00E21F20"/>
    <w:rsid w:val="00E30F35"/>
    <w:rsid w:val="00E31310"/>
    <w:rsid w:val="00E5153E"/>
    <w:rsid w:val="00E53684"/>
    <w:rsid w:val="00E61291"/>
    <w:rsid w:val="00E635B8"/>
    <w:rsid w:val="00E6495C"/>
    <w:rsid w:val="00E723B3"/>
    <w:rsid w:val="00E743FC"/>
    <w:rsid w:val="00E770BB"/>
    <w:rsid w:val="00E8008A"/>
    <w:rsid w:val="00E9519E"/>
    <w:rsid w:val="00EA39FB"/>
    <w:rsid w:val="00EA4FB5"/>
    <w:rsid w:val="00EA65C2"/>
    <w:rsid w:val="00EB6DB2"/>
    <w:rsid w:val="00EE2746"/>
    <w:rsid w:val="00EF210E"/>
    <w:rsid w:val="00EF4A57"/>
    <w:rsid w:val="00F01114"/>
    <w:rsid w:val="00F02A29"/>
    <w:rsid w:val="00F157C0"/>
    <w:rsid w:val="00F16C9D"/>
    <w:rsid w:val="00F213F4"/>
    <w:rsid w:val="00F228C4"/>
    <w:rsid w:val="00F3764A"/>
    <w:rsid w:val="00F428E6"/>
    <w:rsid w:val="00F43600"/>
    <w:rsid w:val="00F506BA"/>
    <w:rsid w:val="00F54AC2"/>
    <w:rsid w:val="00F54E04"/>
    <w:rsid w:val="00F561D5"/>
    <w:rsid w:val="00F57F40"/>
    <w:rsid w:val="00F716F7"/>
    <w:rsid w:val="00F74485"/>
    <w:rsid w:val="00F74EF4"/>
    <w:rsid w:val="00F80810"/>
    <w:rsid w:val="00F94847"/>
    <w:rsid w:val="00FA2A2A"/>
    <w:rsid w:val="00FA35D7"/>
    <w:rsid w:val="00FD7400"/>
    <w:rsid w:val="00FE2F5B"/>
    <w:rsid w:val="00FF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hapeDefaults>
    <o:shapedefaults v:ext="edit" spidmax="5122"/>
    <o:shapelayout v:ext="edit">
      <o:idmap v:ext="edit" data="1"/>
      <o:rules v:ext="edit">
        <o:r id="V:Rule9" type="connector" idref="#_x0000_s1077"/>
        <o:r id="V:Rule10" type="connector" idref="#_x0000_s1070"/>
        <o:r id="V:Rule11" type="connector" idref="#_x0000_s1068"/>
        <o:r id="V:Rule12" type="connector" idref="#_x0000_s1071"/>
        <o:r id="V:Rule13" type="connector" idref="#_x0000_s1067"/>
        <o:r id="V:Rule14" type="connector" idref="#_x0000_s1075"/>
        <o:r id="V:Rule15" type="connector" idref="#_x0000_s1078"/>
        <o:r id="V:Rule16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3F4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A81319"/>
    <w:pPr>
      <w:keepNext/>
      <w:spacing w:after="0" w:line="240" w:lineRule="auto"/>
      <w:jc w:val="center"/>
      <w:outlineLvl w:val="4"/>
    </w:pPr>
    <w:rPr>
      <w:rFonts w:ascii="Times New Roman" w:eastAsia="Batang" w:hAnsi="Times New Roman"/>
      <w:b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81319"/>
    <w:rPr>
      <w:rFonts w:ascii="Times New Roman" w:eastAsia="Batang" w:hAnsi="Times New Roman" w:cs="Times New Roman"/>
      <w:b/>
      <w:sz w:val="32"/>
      <w:szCs w:val="24"/>
    </w:rPr>
  </w:style>
  <w:style w:type="character" w:styleId="Emphasis">
    <w:name w:val="Emphasis"/>
    <w:basedOn w:val="DefaultParagraphFont"/>
    <w:qFormat/>
    <w:rsid w:val="00A8131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5161"/>
    <w:pPr>
      <w:spacing w:after="0" w:line="240" w:lineRule="auto"/>
      <w:ind w:left="720"/>
    </w:pPr>
    <w:rPr>
      <w:rFonts w:ascii="Times New Roman" w:eastAsia="Batang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3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F15"/>
  </w:style>
  <w:style w:type="paragraph" w:styleId="Footer">
    <w:name w:val="footer"/>
    <w:basedOn w:val="Normal"/>
    <w:link w:val="FooterChar"/>
    <w:uiPriority w:val="99"/>
    <w:semiHidden/>
    <w:unhideWhenUsed/>
    <w:rsid w:val="00D83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3F15"/>
  </w:style>
  <w:style w:type="character" w:styleId="Hyperlink">
    <w:name w:val="Hyperlink"/>
    <w:basedOn w:val="DefaultParagraphFont"/>
    <w:uiPriority w:val="99"/>
    <w:unhideWhenUsed/>
    <w:rsid w:val="00337F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oshidarshani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asikahp@y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ROSHIKA\Desktop\darshani%20cv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darshani cv 1</Template>
  <TotalTime>5</TotalTime>
  <Pages>6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7446</CharactersWithSpaces>
  <SharedDoc>false</SharedDoc>
  <HLinks>
    <vt:vector size="6" baseType="variant">
      <vt:variant>
        <vt:i4>6619204</vt:i4>
      </vt:variant>
      <vt:variant>
        <vt:i4>0</vt:i4>
      </vt:variant>
      <vt:variant>
        <vt:i4>0</vt:i4>
      </vt:variant>
      <vt:variant>
        <vt:i4>5</vt:i4>
      </vt:variant>
      <vt:variant>
        <vt:lpwstr>mailto:rasikahp@ymail.com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NIROSHIKA</dc:creator>
  <cp:lastModifiedBy>NIROSHIKA</cp:lastModifiedBy>
  <cp:revision>5</cp:revision>
  <cp:lastPrinted>2010-11-23T17:45:00Z</cp:lastPrinted>
  <dcterms:created xsi:type="dcterms:W3CDTF">2012-05-22T06:08:00Z</dcterms:created>
  <dcterms:modified xsi:type="dcterms:W3CDTF">2012-11-03T03:22:00Z</dcterms:modified>
</cp:coreProperties>
</file>