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5F5" w:rsidRDefault="0017689A" w:rsidP="003F082D">
      <w:pPr>
        <w:spacing w:line="120" w:lineRule="auto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1.25pt;margin-top:5.35pt;width:240pt;height:24.65pt;z-index:251650048;mso-position-horizontal-relative:text;mso-position-vertical-relative:text" filled="f" stroked="f">
            <v:fill opacity="0"/>
            <v:textbox style="mso-next-textbox:#_x0000_s1026">
              <w:txbxContent>
                <w:p w:rsidR="00BB05F5" w:rsidRPr="003E1758" w:rsidRDefault="0071557B" w:rsidP="005467E7">
                  <w:pPr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sz w:val="32"/>
                      <w:szCs w:val="32"/>
                    </w:rPr>
                    <w:t>Mohammed Fazlaan</w:t>
                  </w:r>
                </w:p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8pt;height:18.25pt" o:hrpct="988" o:hralign="center" o:hr="t">
            <v:imagedata r:id="rId10" o:title=""/>
          </v:shape>
        </w:pict>
      </w:r>
    </w:p>
    <w:p w:rsidR="00BB05F5" w:rsidRDefault="0017689A">
      <w:r>
        <w:rPr>
          <w:noProof/>
        </w:rPr>
        <w:pict>
          <v:shape id="_x0000_s1027" type="#_x0000_t202" style="position:absolute;margin-left:75.75pt;margin-top:17.4pt;width:282.75pt;height:43.25pt;z-index:251651072" stroked="f">
            <v:textbox style="mso-next-textbox:#_x0000_s1027">
              <w:txbxContent>
                <w:p w:rsidR="00D14174" w:rsidRDefault="0071557B" w:rsidP="00F800EA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34 Lower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Andrews Place, Colombo -15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 xml:space="preserve">Tel: 011 2529679 / 0774386405 </w:t>
                  </w:r>
                </w:p>
                <w:p w:rsidR="0071557B" w:rsidRPr="00C5388F" w:rsidRDefault="0017689A" w:rsidP="00F800E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1" w:history="1">
                    <w:r w:rsidR="0071557B" w:rsidRPr="00B17656">
                      <w:rPr>
                        <w:rStyle w:val="Hyperlink"/>
                        <w:rFonts w:ascii="Arial" w:hAnsi="Arial" w:cs="Arial"/>
                        <w:sz w:val="18"/>
                        <w:szCs w:val="18"/>
                      </w:rPr>
                      <w:t>mnmfazlaan@gmail.com</w:t>
                    </w:r>
                  </w:hyperlink>
                  <w:r w:rsidR="0071557B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BB05F5" w:rsidRPr="00C5388F" w:rsidRDefault="00BB05F5" w:rsidP="00F800E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pict>
          <v:rect id="_x0000_i1026" style="width:429.05pt;height:1pt" o:hrpct="965" o:hralign="center" o:hrstd="t" o:hrnoshade="t" o:hr="t" fillcolor="black" stroked="f"/>
        </w:pict>
      </w:r>
    </w:p>
    <w:p w:rsidR="00BB05F5" w:rsidRDefault="00BB05F5"/>
    <w:p w:rsidR="00BB05F5" w:rsidRDefault="00BB05F5"/>
    <w:p w:rsidR="00BB05F5" w:rsidRDefault="00BB05F5"/>
    <w:p w:rsidR="00BB05F5" w:rsidRDefault="0017689A">
      <w:r>
        <w:rPr>
          <w:noProof/>
        </w:rPr>
        <w:pict>
          <v:shape id="_x0000_s1028" type="#_x0000_t202" style="position:absolute;margin-left:159pt;margin-top:.45pt;width:100.5pt;height:27pt;z-index:251649023" stroked="f">
            <v:textbox style="mso-next-textbox:#_x0000_s1028">
              <w:txbxContent>
                <w:p w:rsidR="00BB05F5" w:rsidRPr="003E1758" w:rsidRDefault="00BB05F5" w:rsidP="0034596A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3E1758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OBJECTIVE</w:t>
                  </w:r>
                </w:p>
              </w:txbxContent>
            </v:textbox>
          </v:shape>
        </w:pict>
      </w:r>
      <w:r>
        <w:pict>
          <v:rect id="_x0000_i1027" style="width:130.85pt;height:1pt" o:hrpct="965" o:hralign="center" o:hrstd="t" o:hrnoshade="t" o:hr="t" fillcolor="black" stroked="f"/>
        </w:pict>
      </w:r>
    </w:p>
    <w:p w:rsidR="00BB05F5" w:rsidRDefault="0017689A">
      <w:r>
        <w:rPr>
          <w:noProof/>
        </w:rPr>
        <w:pict>
          <v:shape id="_x0000_s1029" type="#_x0000_t202" style="position:absolute;margin-left:0;margin-top:6.05pt;width:441pt;height:66.7pt;z-index:251661312" stroked="f">
            <v:textbox style="mso-next-textbox:#_x0000_s1029">
              <w:txbxContent>
                <w:p w:rsidR="00482600" w:rsidRPr="00282441" w:rsidRDefault="00482600" w:rsidP="00482600">
                  <w:pPr>
                    <w:ind w:right="295"/>
                    <w:jc w:val="both"/>
                    <w:rPr>
                      <w:rFonts w:ascii="Calibri" w:eastAsia="Calibri" w:hAnsi="Calibri"/>
                    </w:rPr>
                  </w:pPr>
                  <w:r w:rsidRPr="00482600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Enthusiastic, highly motivated IT Coordinator</w:t>
                  </w:r>
                  <w:r w:rsidR="0039578F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 (IT Administrator)</w:t>
                  </w:r>
                  <w:r w:rsidRPr="00482600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 with </w:t>
                  </w:r>
                  <w:r w:rsidR="006D0264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06</w:t>
                  </w:r>
                  <w:r w:rsidR="00B02749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B02749" w:rsidRPr="00482600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year</w:t>
                  </w:r>
                  <w:r w:rsidR="0039578F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 working experience </w:t>
                  </w:r>
                  <w:r w:rsidRPr="00482600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in </w:t>
                  </w:r>
                  <w:proofErr w:type="spellStart"/>
                  <w:r w:rsidRPr="00482600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Amal</w:t>
                  </w:r>
                  <w:proofErr w:type="spellEnd"/>
                  <w:r w:rsidRPr="00482600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 International School that gives greater challenges, encourage me to explore</w:t>
                  </w:r>
                  <w:r w:rsidR="0039578F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482600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my</w:t>
                  </w:r>
                  <w:r w:rsidR="0039578F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482600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IT knowledge more and utilize my employment experiences to the community in the risk, which will help me to explore myself fully and realize my potential talents, willing to work as a key player in challenging and creative environment with committed and dedicated team.</w:t>
                  </w:r>
                  <w:r w:rsidR="0039578F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br/>
                  </w:r>
                </w:p>
                <w:p w:rsidR="00BB05F5" w:rsidRPr="00C12046" w:rsidRDefault="00BB05F5" w:rsidP="0034596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BB05F5" w:rsidRPr="00C12046" w:rsidRDefault="00BB05F5" w:rsidP="0034596A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BB05F5" w:rsidRDefault="00BB05F5"/>
    <w:p w:rsidR="00BB05F5" w:rsidRDefault="00BB05F5"/>
    <w:p w:rsidR="00BB05F5" w:rsidRDefault="00BB05F5"/>
    <w:p w:rsidR="00FD4FEB" w:rsidRDefault="00FD4FEB"/>
    <w:p w:rsidR="00BB05F5" w:rsidRDefault="0017689A">
      <w:r>
        <w:rPr>
          <w:noProof/>
        </w:rPr>
        <w:pict>
          <v:shape id="_x0000_s1030" type="#_x0000_t202" style="position:absolute;margin-left:117.75pt;margin-top:3.75pt;width:203.5pt;height:20.45pt;z-index:251652096" stroked="f">
            <v:textbox style="mso-next-textbox:#_x0000_s1030">
              <w:txbxContent>
                <w:p w:rsidR="00BB05F5" w:rsidRPr="00234E73" w:rsidRDefault="00BB05F5" w:rsidP="001741BA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234E73">
                    <w:rPr>
                      <w:rFonts w:ascii="Arial" w:hAnsi="Arial" w:cs="Arial"/>
                      <w:b/>
                      <w:sz w:val="22"/>
                      <w:szCs w:val="22"/>
                    </w:rPr>
                    <w:t>OVERVIEW OF QUALIFICATIONS</w:t>
                  </w:r>
                </w:p>
              </w:txbxContent>
            </v:textbox>
          </v:shape>
        </w:pict>
      </w:r>
      <w:r>
        <w:pict>
          <v:rect id="_x0000_i1028" style="width:367.5pt;height:1pt" o:hrpct="965" o:hralign="center" o:hrstd="t" o:hrnoshade="t" o:hr="t" fillcolor="black" stroked="f"/>
        </w:pict>
      </w:r>
    </w:p>
    <w:p w:rsidR="00BB05F5" w:rsidRDefault="0017689A">
      <w:r>
        <w:rPr>
          <w:noProof/>
        </w:rPr>
        <w:pict>
          <v:shape id="_x0000_s1031" type="#_x0000_t202" style="position:absolute;margin-left:-18pt;margin-top:11.6pt;width:459pt;height:145.3pt;z-index:251653120" stroked="f">
            <v:textbox style="mso-next-textbox:#_x0000_s1031">
              <w:txbxContent>
                <w:p w:rsidR="00BB05F5" w:rsidRPr="00234E73" w:rsidRDefault="00BB05F5" w:rsidP="00A553AB">
                  <w:pPr>
                    <w:numPr>
                      <w:ilvl w:val="0"/>
                      <w:numId w:val="2"/>
                    </w:numP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 w:rsidRPr="00234E73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Accomplished and Goal-Orientated </w:t>
                  </w:r>
                </w:p>
                <w:p w:rsidR="00BB05F5" w:rsidRPr="00234E73" w:rsidRDefault="00BB05F5" w:rsidP="00A37AF1">
                  <w:pPr>
                    <w:numPr>
                      <w:ilvl w:val="0"/>
                      <w:numId w:val="2"/>
                    </w:numP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 w:rsidRPr="00234E73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Excellent troubleshooting and technical support abilities</w:t>
                  </w:r>
                </w:p>
                <w:p w:rsidR="0071557B" w:rsidRPr="0071557B" w:rsidRDefault="0071557B" w:rsidP="0071557B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 w:rsidRPr="0071557B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Good team player</w:t>
                  </w:r>
                </w:p>
                <w:p w:rsidR="0071557B" w:rsidRPr="0071557B" w:rsidRDefault="0071557B" w:rsidP="0071557B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 w:rsidRPr="0071557B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Ability to work under pressure.</w:t>
                  </w:r>
                </w:p>
                <w:p w:rsidR="0071557B" w:rsidRPr="0071557B" w:rsidRDefault="0071557B" w:rsidP="0071557B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 w:rsidRPr="0071557B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Ability to work in multi cultural environment. </w:t>
                  </w:r>
                </w:p>
                <w:p w:rsidR="0071557B" w:rsidRPr="0071557B" w:rsidRDefault="0071557B" w:rsidP="0071557B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 w:rsidRPr="0071557B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Enjoy learning new skills, new technologies </w:t>
                  </w:r>
                </w:p>
                <w:p w:rsidR="0071557B" w:rsidRPr="0071557B" w:rsidRDefault="0071557B" w:rsidP="0071557B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 w:rsidRPr="0071557B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Adapts to various working conditions</w:t>
                  </w:r>
                </w:p>
                <w:p w:rsidR="0071557B" w:rsidRPr="00325F45" w:rsidRDefault="0071557B" w:rsidP="0071557B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557B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Ability to work with minimal supervision</w:t>
                  </w:r>
                  <w:r w:rsidRPr="00325F4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:rsidR="0071557B" w:rsidRPr="0015734C" w:rsidRDefault="0071557B" w:rsidP="0071557B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 w:rsidRPr="0015734C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Positive in attitude</w:t>
                  </w:r>
                </w:p>
                <w:p w:rsidR="0071557B" w:rsidRPr="0015734C" w:rsidRDefault="0071557B" w:rsidP="0071557B">
                  <w:pPr>
                    <w:pStyle w:val="ListParagraph"/>
                    <w:numPr>
                      <w:ilvl w:val="0"/>
                      <w:numId w:val="2"/>
                    </w:numP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 w:rsidRPr="0015734C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Analytical skill mind </w:t>
                  </w:r>
                </w:p>
                <w:p w:rsidR="0071557B" w:rsidRDefault="0071557B" w:rsidP="00527ED7">
                  <w:pPr>
                    <w:numPr>
                      <w:ilvl w:val="0"/>
                      <w:numId w:val="2"/>
                    </w:numP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</w:p>
                <w:p w:rsidR="00BB05F5" w:rsidRDefault="00BB05F5" w:rsidP="00527ED7">
                  <w:pPr>
                    <w:numPr>
                      <w:ilvl w:val="0"/>
                      <w:numId w:val="2"/>
                    </w:numP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 w:rsidRPr="00234E73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Productivity Improvement</w:t>
                  </w:r>
                </w:p>
                <w:p w:rsidR="00BB05F5" w:rsidRPr="00527ED7" w:rsidRDefault="00BB05F5" w:rsidP="00527ED7">
                  <w:pPr>
                    <w:numPr>
                      <w:ilvl w:val="0"/>
                      <w:numId w:val="2"/>
                    </w:numP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Operational Leadership</w:t>
                  </w:r>
                </w:p>
                <w:p w:rsidR="00BB05F5" w:rsidRPr="00C12046" w:rsidRDefault="00BB05F5" w:rsidP="002934BD">
                  <w:pPr>
                    <w:ind w:left="36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BB05F5" w:rsidRDefault="00BB05F5"/>
    <w:p w:rsidR="00BB05F5" w:rsidRDefault="00BB05F5" w:rsidP="003F082D">
      <w:pPr>
        <w:spacing w:line="120" w:lineRule="auto"/>
      </w:pPr>
    </w:p>
    <w:p w:rsidR="00BB05F5" w:rsidRPr="006D42AE" w:rsidRDefault="00BB05F5">
      <w:pPr>
        <w:rPr>
          <w:rFonts w:ascii="Arial" w:hAnsi="Arial" w:cs="Arial"/>
        </w:rPr>
      </w:pPr>
    </w:p>
    <w:p w:rsidR="00BB05F5" w:rsidRDefault="00BB05F5"/>
    <w:p w:rsidR="00BB05F5" w:rsidRDefault="00BB05F5"/>
    <w:p w:rsidR="00BB05F5" w:rsidRDefault="00BB05F5"/>
    <w:p w:rsidR="00BB05F5" w:rsidRDefault="00BB05F5"/>
    <w:p w:rsidR="00BB05F5" w:rsidRDefault="0017689A">
      <w:r>
        <w:pict>
          <v:rect id="_x0000_i1029" style="width:367.5pt;height:1pt" o:hrpct="965" o:hralign="center" o:hrstd="t" o:hrnoshade="t" o:hr="t" fillcolor="black" stroked="f"/>
        </w:pict>
      </w:r>
    </w:p>
    <w:p w:rsidR="00BB05F5" w:rsidRDefault="00BB05F5"/>
    <w:p w:rsidR="00BB05F5" w:rsidRDefault="0017689A">
      <w:r>
        <w:rPr>
          <w:noProof/>
        </w:rPr>
        <w:pict>
          <v:shape id="_x0000_s1032" type="#_x0000_t202" style="position:absolute;margin-left:153pt;margin-top:10.65pt;width:117pt;height:18pt;z-index:251654144" stroked="f">
            <v:textbox style="mso-next-textbox:#_x0000_s1032">
              <w:txbxContent>
                <w:p w:rsidR="00BB05F5" w:rsidRPr="00234E73" w:rsidRDefault="00BB05F5" w:rsidP="00EC4F93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234E73">
                    <w:rPr>
                      <w:rFonts w:ascii="Arial" w:hAnsi="Arial" w:cs="Arial"/>
                      <w:b/>
                      <w:sz w:val="22"/>
                      <w:szCs w:val="22"/>
                    </w:rPr>
                    <w:t>CERTIFICATIONS</w:t>
                  </w:r>
                </w:p>
              </w:txbxContent>
            </v:textbox>
          </v:shape>
        </w:pict>
      </w:r>
    </w:p>
    <w:p w:rsidR="00FD4FEB" w:rsidRDefault="00FD4FEB"/>
    <w:p w:rsidR="00BB05F5" w:rsidRDefault="0017689A">
      <w:r>
        <w:rPr>
          <w:noProof/>
        </w:rPr>
        <w:pict>
          <v:shape id="_x0000_s1033" type="#_x0000_t202" style="position:absolute;margin-left:-17.25pt;margin-top:.5pt;width:499.5pt;height:118.2pt;z-index:251659264" stroked="f">
            <v:textbox style="mso-next-textbox:#_x0000_s1033">
              <w:txbxContent>
                <w:p w:rsidR="0071557B" w:rsidRPr="0071557B" w:rsidRDefault="0071557B" w:rsidP="0071557B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Diploma in Computerized Management </w:t>
                  </w:r>
                </w:p>
                <w:p w:rsidR="0071557B" w:rsidRPr="0071557B" w:rsidRDefault="0071557B" w:rsidP="0071557B">
                  <w:pPr>
                    <w:pStyle w:val="ListParagraph"/>
                    <w:numPr>
                      <w:ilvl w:val="0"/>
                      <w:numId w:val="3"/>
                    </w:numP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Diploma in Hardware &amp; Network</w:t>
                  </w:r>
                </w:p>
                <w:p w:rsidR="00BB05F5" w:rsidRDefault="0071557B" w:rsidP="003F082D">
                  <w:pPr>
                    <w:numPr>
                      <w:ilvl w:val="0"/>
                      <w:numId w:val="3"/>
                    </w:numP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Microsoft Certified Professional </w:t>
                  </w:r>
                </w:p>
                <w:p w:rsidR="0071557B" w:rsidRDefault="0071557B" w:rsidP="003F082D">
                  <w:pPr>
                    <w:numPr>
                      <w:ilvl w:val="0"/>
                      <w:numId w:val="3"/>
                    </w:numP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Cisco Certified Network Associate </w:t>
                  </w:r>
                </w:p>
                <w:p w:rsidR="008D3019" w:rsidRDefault="008D3019" w:rsidP="003F082D">
                  <w:pPr>
                    <w:numPr>
                      <w:ilvl w:val="0"/>
                      <w:numId w:val="3"/>
                    </w:numP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Cisco Certified Network Professional (Switch)  - Cisco Academy Certification </w:t>
                  </w:r>
                </w:p>
                <w:p w:rsidR="001F7062" w:rsidRDefault="00D14174" w:rsidP="003F082D">
                  <w:pPr>
                    <w:numPr>
                      <w:ilvl w:val="0"/>
                      <w:numId w:val="3"/>
                    </w:numP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Bachelor of Information Technology (Semester 2) – Colombo University</w:t>
                  </w:r>
                  <w:r w:rsidR="003617D4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 (Currently Following)</w:t>
                  </w:r>
                </w:p>
                <w:p w:rsidR="00D14174" w:rsidRDefault="001F7062" w:rsidP="003F082D">
                  <w:pPr>
                    <w:numPr>
                      <w:ilvl w:val="0"/>
                      <w:numId w:val="3"/>
                    </w:numP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Oracle Education Competition 2</w:t>
                  </w:r>
                  <w:r w:rsidRPr="001F7062">
                    <w:rPr>
                      <w:rFonts w:ascii="Garamond" w:hAnsi="Garamond" w:cs="Arial"/>
                      <w:color w:val="000000"/>
                      <w:sz w:val="22"/>
                      <w:szCs w:val="22"/>
                      <w:vertAlign w:val="superscript"/>
                    </w:rPr>
                    <w:t>nd</w:t>
                  </w:r>
                  <w: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 Place Winner 2011 – Team Coach</w:t>
                  </w:r>
                </w:p>
                <w:p w:rsidR="003617D4" w:rsidRPr="00820D4A" w:rsidRDefault="003617D4" w:rsidP="003617D4">
                  <w:pP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</w:p>
                <w:p w:rsidR="00BB05F5" w:rsidRPr="00820D4A" w:rsidRDefault="00BB05F5" w:rsidP="002A3AFF">
                  <w:pP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BB05F5" w:rsidRDefault="00BB05F5"/>
    <w:p w:rsidR="00BB05F5" w:rsidRDefault="00BB05F5" w:rsidP="003F082D">
      <w:pPr>
        <w:spacing w:line="120" w:lineRule="auto"/>
      </w:pPr>
    </w:p>
    <w:p w:rsidR="00BB05F5" w:rsidRDefault="00BB05F5" w:rsidP="003F082D">
      <w:pPr>
        <w:spacing w:line="120" w:lineRule="auto"/>
      </w:pPr>
    </w:p>
    <w:p w:rsidR="00BB05F5" w:rsidRDefault="00BB05F5" w:rsidP="003F082D">
      <w:pPr>
        <w:spacing w:line="120" w:lineRule="auto"/>
      </w:pPr>
    </w:p>
    <w:p w:rsidR="00BB05F5" w:rsidRDefault="00BB05F5" w:rsidP="003F082D">
      <w:pPr>
        <w:spacing w:line="120" w:lineRule="auto"/>
      </w:pPr>
    </w:p>
    <w:p w:rsidR="00BB05F5" w:rsidRDefault="00BB05F5" w:rsidP="003F082D">
      <w:pPr>
        <w:spacing w:line="120" w:lineRule="auto"/>
      </w:pPr>
    </w:p>
    <w:p w:rsidR="00BB05F5" w:rsidRDefault="00BB05F5" w:rsidP="003F082D">
      <w:pPr>
        <w:spacing w:line="120" w:lineRule="auto"/>
      </w:pPr>
    </w:p>
    <w:p w:rsidR="00BB05F5" w:rsidRDefault="00BB05F5" w:rsidP="003F082D">
      <w:pPr>
        <w:spacing w:line="120" w:lineRule="auto"/>
      </w:pPr>
    </w:p>
    <w:p w:rsidR="008D3019" w:rsidRDefault="008D3019" w:rsidP="003F082D">
      <w:pPr>
        <w:spacing w:line="120" w:lineRule="auto"/>
      </w:pPr>
    </w:p>
    <w:p w:rsidR="008D3019" w:rsidRDefault="008D3019" w:rsidP="003F082D">
      <w:pPr>
        <w:spacing w:line="120" w:lineRule="auto"/>
      </w:pPr>
    </w:p>
    <w:p w:rsidR="00FD4FEB" w:rsidRDefault="00FD4FEB" w:rsidP="003F082D">
      <w:pPr>
        <w:spacing w:line="120" w:lineRule="auto"/>
      </w:pPr>
    </w:p>
    <w:p w:rsidR="00BB05F5" w:rsidRDefault="00BB05F5"/>
    <w:p w:rsidR="00BB05F5" w:rsidRDefault="00BB05F5"/>
    <w:p w:rsidR="00BB05F5" w:rsidRDefault="0017689A">
      <w:r>
        <w:rPr>
          <w:noProof/>
        </w:rPr>
        <w:pict>
          <v:shape id="_x0000_s1036" type="#_x0000_t202" style="position:absolute;margin-left:225pt;margin-top:-1pt;width:2in;height:84pt;z-index:251665408" filled="f" stroked="f">
            <v:textbox style="mso-next-textbox:#_x0000_s1036">
              <w:txbxContent>
                <w:p w:rsidR="0071557B" w:rsidRDefault="0071557B" w:rsidP="0071557B"/>
              </w:txbxContent>
            </v:textbox>
          </v:shape>
        </w:pict>
      </w:r>
    </w:p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>
      <w:r>
        <w:t xml:space="preserve"> </w:t>
      </w:r>
    </w:p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 w:rsidP="002A4E7F"/>
    <w:p w:rsidR="00BB05F5" w:rsidRDefault="0017689A">
      <w:r>
        <w:rPr>
          <w:noProof/>
        </w:rPr>
        <w:pict>
          <v:shape id="_x0000_s1042" type="#_x0000_t202" style="position:absolute;margin-left:139.5pt;margin-top:2.1pt;width:153pt;height:18pt;z-index:251656192" stroked="f">
            <v:textbox style="mso-next-textbox:#_x0000_s1042">
              <w:txbxContent>
                <w:p w:rsidR="00BB05F5" w:rsidRPr="003E1758" w:rsidRDefault="00BB05F5" w:rsidP="00DF5CB1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3E1758">
                    <w:rPr>
                      <w:rFonts w:ascii="Arial" w:hAnsi="Arial" w:cs="Arial"/>
                      <w:b/>
                      <w:sz w:val="22"/>
                      <w:szCs w:val="22"/>
                    </w:rPr>
                    <w:t>EMPLOYMENT HISTORY</w:t>
                  </w:r>
                </w:p>
              </w:txbxContent>
            </v:textbox>
          </v:shape>
        </w:pict>
      </w:r>
      <w:r>
        <w:pict>
          <v:rect id="_x0000_i1030" style="width:168.5pt;height:1pt" o:hrpct="965" o:hralign="center" o:hrstd="t" o:hrnoshade="t" o:hr="t" fillcolor="black" stroked="f"/>
        </w:pict>
      </w:r>
    </w:p>
    <w:p w:rsidR="00BB05F5" w:rsidRDefault="0017689A">
      <w:r>
        <w:rPr>
          <w:noProof/>
        </w:rPr>
        <w:pict>
          <v:shape id="_x0000_s1043" type="#_x0000_t202" style="position:absolute;margin-left:0;margin-top:6.3pt;width:6in;height:675pt;z-index:251657216" stroked="f">
            <v:textbox>
              <w:txbxContent>
                <w:p w:rsidR="00BB05F5" w:rsidRPr="001C33C1" w:rsidRDefault="0015734C">
                  <w:pP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u w:val="single"/>
                    </w:rPr>
                    <w:t>Amal</w:t>
                  </w:r>
                  <w:proofErr w:type="spellEnd"/>
                  <w: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u w:val="single"/>
                    </w:rPr>
                    <w:t xml:space="preserve"> International </w:t>
                  </w:r>
                  <w:proofErr w:type="gramStart"/>
                  <w: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u w:val="single"/>
                    </w:rPr>
                    <w:t xml:space="preserve">School </w:t>
                  </w:r>
                  <w:r w:rsidR="00BB05F5" w:rsidRPr="003E1758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  <w:u w:val="single"/>
                    </w:rPr>
                    <w:t>,</w:t>
                  </w:r>
                  <w:proofErr w:type="gramEnd"/>
                  <w:r w:rsidR="00BB05F5" w:rsidRPr="0071116E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 xml:space="preserve">Colombo </w:t>
                  </w:r>
                  <w:r w:rsidR="00BB05F5" w:rsidRPr="001C33C1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,</w:t>
                  </w:r>
                  <w: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Sri Lanka </w:t>
                  </w:r>
                  <w:r w:rsidR="00BB05F5" w:rsidRPr="001C33C1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                     </w:t>
                  </w:r>
                  <w:r w:rsidR="00BB05F5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   </w:t>
                  </w:r>
                  <w:r w:rsidR="00F56F0A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September 2006</w:t>
                  </w:r>
                  <w:r w:rsidR="00BB05F5" w:rsidRPr="001C33C1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 ~ Present </w:t>
                  </w:r>
                </w:p>
                <w:p w:rsidR="00BB05F5" w:rsidRPr="001C33C1" w:rsidRDefault="00C842EC">
                  <w:pPr>
                    <w:rPr>
                      <w:rFonts w:ascii="Garamond" w:hAnsi="Garamond" w:cs="Arial"/>
                      <w:i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Garamond" w:hAnsi="Garamond" w:cs="Arial"/>
                      <w:i/>
                      <w:color w:val="000000"/>
                      <w:sz w:val="22"/>
                      <w:szCs w:val="22"/>
                    </w:rPr>
                    <w:t>IT Coordinator (</w:t>
                  </w:r>
                  <w:r w:rsidR="0039578F">
                    <w:rPr>
                      <w:rFonts w:ascii="Garamond" w:hAnsi="Garamond" w:cs="Arial"/>
                      <w:i/>
                      <w:color w:val="000000"/>
                      <w:sz w:val="22"/>
                      <w:szCs w:val="22"/>
                    </w:rPr>
                    <w:t>IT</w:t>
                  </w:r>
                  <w:r>
                    <w:rPr>
                      <w:rFonts w:ascii="Garamond" w:hAnsi="Garamond" w:cs="Arial"/>
                      <w:i/>
                      <w:color w:val="000000"/>
                      <w:sz w:val="22"/>
                      <w:szCs w:val="22"/>
                    </w:rPr>
                    <w:t xml:space="preserve"> Administration)</w:t>
                  </w:r>
                </w:p>
                <w:p w:rsidR="00C842EC" w:rsidRDefault="00C842EC" w:rsidP="00C842EC">
                  <w:pPr>
                    <w:pStyle w:val="ListParagraph"/>
                    <w:numPr>
                      <w:ilvl w:val="0"/>
                      <w:numId w:val="28"/>
                    </w:numPr>
                    <w:autoSpaceDE w:val="0"/>
                    <w:autoSpaceDN w:val="0"/>
                    <w:adjustRightInd w:val="0"/>
                  </w:pPr>
                  <w:r>
                    <w:t>Manage information technology and computer systems (5</w:t>
                  </w:r>
                  <w:r w:rsidR="00180CA5">
                    <w:t>4</w:t>
                  </w:r>
                  <w:r>
                    <w:t xml:space="preserve"> Machines)</w:t>
                  </w:r>
                </w:p>
                <w:p w:rsidR="00C842EC" w:rsidRDefault="00C842EC" w:rsidP="00C842EC">
                  <w:pPr>
                    <w:pStyle w:val="ListParagraph"/>
                    <w:numPr>
                      <w:ilvl w:val="0"/>
                      <w:numId w:val="29"/>
                    </w:numPr>
                    <w:autoSpaceDE w:val="0"/>
                    <w:autoSpaceDN w:val="0"/>
                    <w:adjustRightInd w:val="0"/>
                  </w:pPr>
                  <w:r>
                    <w:t>Plan, organize, direct, control and evaluate the operations of information systems and electronic</w:t>
                  </w:r>
                </w:p>
                <w:p w:rsidR="00C842EC" w:rsidRDefault="00C842EC" w:rsidP="00C842EC">
                  <w:pPr>
                    <w:pStyle w:val="ListParagraph"/>
                    <w:numPr>
                      <w:ilvl w:val="0"/>
                      <w:numId w:val="29"/>
                    </w:numPr>
                    <w:autoSpaceDE w:val="0"/>
                    <w:autoSpaceDN w:val="0"/>
                    <w:adjustRightInd w:val="0"/>
                  </w:pPr>
                  <w:r>
                    <w:t xml:space="preserve"> Develop and implement policies and procedures for electronic data processing and computer systems operations and development</w:t>
                  </w:r>
                </w:p>
                <w:p w:rsidR="00C842EC" w:rsidRDefault="00C842EC" w:rsidP="00C842EC">
                  <w:pPr>
                    <w:pStyle w:val="ListParagraph"/>
                    <w:numPr>
                      <w:ilvl w:val="0"/>
                      <w:numId w:val="29"/>
                    </w:numPr>
                    <w:autoSpaceDE w:val="0"/>
                    <w:autoSpaceDN w:val="0"/>
                    <w:adjustRightInd w:val="0"/>
                  </w:pPr>
                  <w:r>
                    <w:t>Meet with School Administration / Board of Director  to discuss system requirements, specifications, costs</w:t>
                  </w:r>
                </w:p>
                <w:p w:rsidR="00C842EC" w:rsidRDefault="00C842EC" w:rsidP="00C842EC">
                  <w:pPr>
                    <w:pStyle w:val="ListParagraph"/>
                    <w:numPr>
                      <w:ilvl w:val="0"/>
                      <w:numId w:val="29"/>
                    </w:numPr>
                    <w:autoSpaceDE w:val="0"/>
                    <w:autoSpaceDN w:val="0"/>
                    <w:adjustRightInd w:val="0"/>
                  </w:pPr>
                  <w:r>
                    <w:t xml:space="preserve"> Control the computer systems budgets and expenditures</w:t>
                  </w:r>
                </w:p>
                <w:p w:rsidR="00C842EC" w:rsidRDefault="00C842EC" w:rsidP="00C842EC">
                  <w:pPr>
                    <w:pStyle w:val="ListParagraph"/>
                    <w:autoSpaceDE w:val="0"/>
                    <w:autoSpaceDN w:val="0"/>
                    <w:adjustRightInd w:val="0"/>
                  </w:pPr>
                </w:p>
                <w:p w:rsidR="00C842EC" w:rsidRDefault="00C842EC" w:rsidP="00C842EC">
                  <w:pPr>
                    <w:pStyle w:val="ListParagraph"/>
                    <w:numPr>
                      <w:ilvl w:val="0"/>
                      <w:numId w:val="30"/>
                    </w:numPr>
                    <w:autoSpaceDE w:val="0"/>
                    <w:autoSpaceDN w:val="0"/>
                    <w:adjustRightInd w:val="0"/>
                  </w:pPr>
                  <w:r>
                    <w:t>Ensure technology is accessible and equipped with current hardware and software</w:t>
                  </w:r>
                </w:p>
                <w:p w:rsidR="00C842EC" w:rsidRDefault="00C842EC" w:rsidP="00C842EC">
                  <w:pPr>
                    <w:pStyle w:val="ListParagraph"/>
                    <w:numPr>
                      <w:ilvl w:val="0"/>
                      <w:numId w:val="31"/>
                    </w:numPr>
                    <w:autoSpaceDE w:val="0"/>
                    <w:autoSpaceDN w:val="0"/>
                    <w:adjustRightInd w:val="0"/>
                  </w:pPr>
                  <w:r>
                    <w:t>Troubleshoot hardware, software and network operating system</w:t>
                  </w:r>
                </w:p>
                <w:p w:rsidR="00C842EC" w:rsidRDefault="00C842EC" w:rsidP="00C842EC">
                  <w:pPr>
                    <w:pStyle w:val="ListParagraph"/>
                    <w:numPr>
                      <w:ilvl w:val="0"/>
                      <w:numId w:val="31"/>
                    </w:numPr>
                    <w:autoSpaceDE w:val="0"/>
                    <w:autoSpaceDN w:val="0"/>
                    <w:adjustRightInd w:val="0"/>
                  </w:pPr>
                  <w:r>
                    <w:t>Provide orientation to new users of existing technology</w:t>
                  </w:r>
                </w:p>
                <w:p w:rsidR="00C842EC" w:rsidRDefault="00C842EC" w:rsidP="00C842EC">
                  <w:pPr>
                    <w:pStyle w:val="ListParagraph"/>
                    <w:numPr>
                      <w:ilvl w:val="0"/>
                      <w:numId w:val="31"/>
                    </w:numPr>
                    <w:autoSpaceDE w:val="0"/>
                    <w:autoSpaceDN w:val="0"/>
                    <w:adjustRightInd w:val="0"/>
                  </w:pPr>
                  <w:r>
                    <w:t>Train staff about potential uses of New / existing technology</w:t>
                  </w:r>
                </w:p>
                <w:p w:rsidR="00C842EC" w:rsidRDefault="00C842EC" w:rsidP="00C842EC">
                  <w:pPr>
                    <w:pStyle w:val="ListParagraph"/>
                    <w:numPr>
                      <w:ilvl w:val="0"/>
                      <w:numId w:val="31"/>
                    </w:numPr>
                    <w:autoSpaceDE w:val="0"/>
                    <w:autoSpaceDN w:val="0"/>
                    <w:adjustRightInd w:val="0"/>
                  </w:pPr>
                  <w:r>
                    <w:t>Provide individual training and support on request</w:t>
                  </w:r>
                </w:p>
                <w:p w:rsidR="00C842EC" w:rsidRDefault="00C842EC" w:rsidP="00C842EC">
                  <w:pPr>
                    <w:pStyle w:val="ListParagraph"/>
                    <w:numPr>
                      <w:ilvl w:val="0"/>
                      <w:numId w:val="31"/>
                    </w:numPr>
                    <w:autoSpaceDE w:val="0"/>
                    <w:autoSpaceDN w:val="0"/>
                    <w:adjustRightInd w:val="0"/>
                  </w:pPr>
                  <w:r>
                    <w:t>Provide recommendations about accessing information and support</w:t>
                  </w:r>
                </w:p>
                <w:p w:rsidR="00C842EC" w:rsidRDefault="00C842EC" w:rsidP="00C842EC">
                  <w:pPr>
                    <w:pStyle w:val="ListParagraph"/>
                    <w:numPr>
                      <w:ilvl w:val="1"/>
                      <w:numId w:val="32"/>
                    </w:numPr>
                    <w:autoSpaceDE w:val="0"/>
                    <w:autoSpaceDN w:val="0"/>
                    <w:adjustRightInd w:val="0"/>
                  </w:pPr>
                  <w:r>
                    <w:t>Maintain current and accurate inventory of technology hardware, software and resource</w:t>
                  </w:r>
                </w:p>
                <w:p w:rsidR="00C842EC" w:rsidRDefault="00C842EC" w:rsidP="00C842EC">
                  <w:pPr>
                    <w:numPr>
                      <w:ilvl w:val="0"/>
                      <w:numId w:val="34"/>
                    </w:numPr>
                    <w:autoSpaceDE w:val="0"/>
                    <w:autoSpaceDN w:val="0"/>
                    <w:adjustRightInd w:val="0"/>
                  </w:pPr>
                  <w:r>
                    <w:t>Monitor and maintain technology to ensure maximum access</w:t>
                  </w:r>
                </w:p>
                <w:p w:rsidR="00C842EC" w:rsidRDefault="00C842EC" w:rsidP="00C842EC">
                  <w:pPr>
                    <w:pStyle w:val="ListParagraph"/>
                    <w:numPr>
                      <w:ilvl w:val="1"/>
                      <w:numId w:val="35"/>
                    </w:numPr>
                    <w:autoSpaceDE w:val="0"/>
                    <w:autoSpaceDN w:val="0"/>
                    <w:adjustRightInd w:val="0"/>
                  </w:pPr>
                  <w:r w:rsidRPr="00D85929">
                    <w:t>Troubleshoot all technology issues</w:t>
                  </w:r>
                </w:p>
                <w:p w:rsidR="00C842EC" w:rsidRPr="00D85929" w:rsidRDefault="00C842EC" w:rsidP="00C842EC">
                  <w:pPr>
                    <w:pStyle w:val="ListParagraph"/>
                    <w:numPr>
                      <w:ilvl w:val="1"/>
                      <w:numId w:val="35"/>
                    </w:numPr>
                    <w:autoSpaceDE w:val="0"/>
                    <w:autoSpaceDN w:val="0"/>
                    <w:adjustRightInd w:val="0"/>
                  </w:pPr>
                  <w:r>
                    <w:t>Preventive Maintenance Service</w:t>
                  </w:r>
                </w:p>
                <w:p w:rsidR="00C842EC" w:rsidRPr="00D85929" w:rsidRDefault="00C842EC" w:rsidP="00C842EC">
                  <w:pPr>
                    <w:pStyle w:val="ListParagraph"/>
                    <w:numPr>
                      <w:ilvl w:val="1"/>
                      <w:numId w:val="35"/>
                    </w:numPr>
                    <w:autoSpaceDE w:val="0"/>
                    <w:autoSpaceDN w:val="0"/>
                    <w:adjustRightInd w:val="0"/>
                  </w:pPr>
                  <w:r w:rsidRPr="00D85929">
                    <w:t>Maintain log and/or list of required repairs and maintenance</w:t>
                  </w:r>
                </w:p>
                <w:p w:rsidR="00C842EC" w:rsidRPr="00D85929" w:rsidRDefault="00C842EC" w:rsidP="00C842EC">
                  <w:pPr>
                    <w:pStyle w:val="ListParagraph"/>
                    <w:numPr>
                      <w:ilvl w:val="1"/>
                      <w:numId w:val="35"/>
                    </w:numPr>
                    <w:autoSpaceDE w:val="0"/>
                    <w:autoSpaceDN w:val="0"/>
                    <w:adjustRightInd w:val="0"/>
                  </w:pPr>
                  <w:r w:rsidRPr="00D85929">
                    <w:t>Make recommendations about purchase of technology resources</w:t>
                  </w:r>
                </w:p>
                <w:p w:rsidR="00C842EC" w:rsidRDefault="00C842EC" w:rsidP="00C842EC">
                  <w:pPr>
                    <w:pStyle w:val="ListParagraph"/>
                    <w:numPr>
                      <w:ilvl w:val="1"/>
                      <w:numId w:val="35"/>
                    </w:numPr>
                    <w:autoSpaceDE w:val="0"/>
                    <w:autoSpaceDN w:val="0"/>
                    <w:adjustRightInd w:val="0"/>
                  </w:pPr>
                  <w:r w:rsidRPr="00D85929">
                    <w:t>Provide network access to all staff and students</w:t>
                  </w:r>
                </w:p>
                <w:p w:rsidR="00C842EC" w:rsidRPr="006420F5" w:rsidRDefault="00C842EC" w:rsidP="00C842EC">
                  <w:pPr>
                    <w:pStyle w:val="ListParagraph"/>
                    <w:numPr>
                      <w:ilvl w:val="1"/>
                      <w:numId w:val="35"/>
                    </w:numPr>
                    <w:autoSpaceDE w:val="0"/>
                    <w:autoSpaceDN w:val="0"/>
                    <w:adjustRightInd w:val="0"/>
                  </w:pPr>
                  <w:r w:rsidRPr="00F553EB">
                    <w:t xml:space="preserve">User </w:t>
                  </w:r>
                  <w:r w:rsidR="00180CA5">
                    <w:t>A</w:t>
                  </w:r>
                  <w:r w:rsidRPr="00F553EB">
                    <w:t>dministration (setup and maintaining account</w:t>
                  </w:r>
                  <w:r>
                    <w:t>)</w:t>
                  </w:r>
                </w:p>
                <w:p w:rsidR="00C842EC" w:rsidRPr="006420F5" w:rsidRDefault="00C842EC" w:rsidP="00C842EC">
                  <w:pPr>
                    <w:pStyle w:val="ListParagraph"/>
                    <w:numPr>
                      <w:ilvl w:val="1"/>
                      <w:numId w:val="35"/>
                    </w:numPr>
                    <w:autoSpaceDE w:val="0"/>
                    <w:autoSpaceDN w:val="0"/>
                    <w:adjustRightInd w:val="0"/>
                  </w:pPr>
                  <w:r w:rsidRPr="006420F5">
                    <w:t>To ensure the provision of Internet Access through the School’s web server/s and ensure that all staff and pupil access to the Internet is timely and appropriate. To maintain the fir</w:t>
                  </w:r>
                  <w:r>
                    <w:t>ewall protection for the school(GFI Web Monitor)</w:t>
                  </w:r>
                </w:p>
                <w:p w:rsidR="00C842EC" w:rsidRPr="00D85929" w:rsidRDefault="00C842EC" w:rsidP="00C842EC">
                  <w:pPr>
                    <w:pStyle w:val="ListParagraph"/>
                    <w:numPr>
                      <w:ilvl w:val="1"/>
                      <w:numId w:val="35"/>
                    </w:numPr>
                    <w:autoSpaceDE w:val="0"/>
                    <w:autoSpaceDN w:val="0"/>
                    <w:adjustRightInd w:val="0"/>
                  </w:pPr>
                  <w:r w:rsidRPr="00D85929">
                    <w:t>Install work stations</w:t>
                  </w:r>
                </w:p>
                <w:p w:rsidR="00C842EC" w:rsidRPr="00D85929" w:rsidRDefault="00C842EC" w:rsidP="00C842EC">
                  <w:pPr>
                    <w:pStyle w:val="ListParagraph"/>
                    <w:numPr>
                      <w:ilvl w:val="1"/>
                      <w:numId w:val="35"/>
                    </w:numPr>
                    <w:autoSpaceDE w:val="0"/>
                    <w:autoSpaceDN w:val="0"/>
                    <w:adjustRightInd w:val="0"/>
                  </w:pPr>
                  <w:r w:rsidRPr="00D85929">
                    <w:t>Connect and set up hardware</w:t>
                  </w:r>
                </w:p>
                <w:p w:rsidR="00C842EC" w:rsidRPr="00D85929" w:rsidRDefault="00C842EC" w:rsidP="00C842EC">
                  <w:pPr>
                    <w:pStyle w:val="ListParagraph"/>
                    <w:numPr>
                      <w:ilvl w:val="1"/>
                      <w:numId w:val="35"/>
                    </w:numPr>
                    <w:autoSpaceDE w:val="0"/>
                    <w:autoSpaceDN w:val="0"/>
                    <w:adjustRightInd w:val="0"/>
                  </w:pPr>
                  <w:r w:rsidRPr="00D85929">
                    <w:t>Load all required software</w:t>
                  </w:r>
                </w:p>
                <w:p w:rsidR="00C842EC" w:rsidRPr="00D85929" w:rsidRDefault="00C842EC" w:rsidP="00C842EC">
                  <w:pPr>
                    <w:pStyle w:val="ListParagraph"/>
                    <w:numPr>
                      <w:ilvl w:val="1"/>
                      <w:numId w:val="35"/>
                    </w:numPr>
                    <w:autoSpaceDE w:val="0"/>
                    <w:autoSpaceDN w:val="0"/>
                    <w:adjustRightInd w:val="0"/>
                  </w:pPr>
                  <w:r w:rsidRPr="00D85929">
                    <w:t>Provide network accounts and passwords as required</w:t>
                  </w:r>
                </w:p>
                <w:p w:rsidR="00C842EC" w:rsidRPr="00D85929" w:rsidRDefault="00C842EC" w:rsidP="00C842EC">
                  <w:pPr>
                    <w:pStyle w:val="ListParagraph"/>
                    <w:numPr>
                      <w:ilvl w:val="1"/>
                      <w:numId w:val="35"/>
                    </w:numPr>
                    <w:autoSpaceDE w:val="0"/>
                    <w:autoSpaceDN w:val="0"/>
                    <w:adjustRightInd w:val="0"/>
                  </w:pPr>
                  <w:r w:rsidRPr="00D85929">
                    <w:t>Monitor security of all technology</w:t>
                  </w:r>
                </w:p>
                <w:p w:rsidR="00C842EC" w:rsidRPr="00D85929" w:rsidRDefault="00C842EC" w:rsidP="00C842EC">
                  <w:pPr>
                    <w:pStyle w:val="ListParagraph"/>
                    <w:numPr>
                      <w:ilvl w:val="1"/>
                      <w:numId w:val="35"/>
                    </w:numPr>
                    <w:autoSpaceDE w:val="0"/>
                    <w:autoSpaceDN w:val="0"/>
                    <w:adjustRightInd w:val="0"/>
                  </w:pPr>
                  <w:r w:rsidRPr="00D85929">
                    <w:t>Input and maintain IP addresses</w:t>
                  </w:r>
                </w:p>
                <w:p w:rsidR="00C842EC" w:rsidRPr="00D85929" w:rsidRDefault="00C842EC" w:rsidP="00C842EC">
                  <w:pPr>
                    <w:pStyle w:val="ListParagraph"/>
                    <w:numPr>
                      <w:ilvl w:val="1"/>
                      <w:numId w:val="35"/>
                    </w:numPr>
                    <w:autoSpaceDE w:val="0"/>
                    <w:autoSpaceDN w:val="0"/>
                    <w:adjustRightInd w:val="0"/>
                  </w:pPr>
                  <w:r w:rsidRPr="00D85929">
                    <w:t>Identify and prepare hardware for disposal when appropriate</w:t>
                  </w:r>
                </w:p>
                <w:p w:rsidR="00C842EC" w:rsidRDefault="00C842EC" w:rsidP="00C842EC">
                  <w:pPr>
                    <w:pStyle w:val="ListParagraph"/>
                    <w:numPr>
                      <w:ilvl w:val="1"/>
                      <w:numId w:val="35"/>
                    </w:numPr>
                    <w:autoSpaceDE w:val="0"/>
                    <w:autoSpaceDN w:val="0"/>
                    <w:adjustRightInd w:val="0"/>
                  </w:pPr>
                  <w:r w:rsidRPr="00D85929">
                    <w:t>Ensure hardware is stripped and secured before disposal</w:t>
                  </w:r>
                </w:p>
                <w:p w:rsidR="00C842EC" w:rsidRDefault="00C842EC" w:rsidP="00C842EC">
                  <w:pPr>
                    <w:pStyle w:val="ListParagraph"/>
                    <w:numPr>
                      <w:ilvl w:val="1"/>
                      <w:numId w:val="32"/>
                    </w:numPr>
                    <w:autoSpaceDE w:val="0"/>
                    <w:autoSpaceDN w:val="0"/>
                    <w:adjustRightInd w:val="0"/>
                  </w:pPr>
                  <w:r>
                    <w:t xml:space="preserve">Secure the machines from virus using </w:t>
                  </w:r>
                  <w:proofErr w:type="spellStart"/>
                  <w:r>
                    <w:t>Eset</w:t>
                  </w:r>
                  <w:proofErr w:type="spellEnd"/>
                  <w:r>
                    <w:t xml:space="preserve"> Nod32 Antivirus.</w:t>
                  </w:r>
                </w:p>
              </w:txbxContent>
            </v:textbox>
          </v:shape>
        </w:pict>
      </w:r>
    </w:p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BB05F5" w:rsidRDefault="00BB05F5"/>
    <w:p w:rsidR="008F0CC5" w:rsidRDefault="008F0CC5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17689A">
      <w:r>
        <w:rPr>
          <w:noProof/>
          <w:lang w:eastAsia="zh-TW"/>
        </w:rPr>
        <w:pict>
          <v:shape id="_x0000_s1059" type="#_x0000_t202" style="position:absolute;margin-left:0;margin-top:0;width:399.6pt;height:233.8pt;z-index:251669504;mso-position-horizontal:center;mso-width-relative:margin;mso-height-relative:margin" stroked="f">
            <v:textbox>
              <w:txbxContent>
                <w:p w:rsidR="00C842EC" w:rsidRPr="00397CD1" w:rsidRDefault="00C842EC" w:rsidP="00C842EC">
                  <w:pPr>
                    <w:numPr>
                      <w:ilvl w:val="0"/>
                      <w:numId w:val="35"/>
                    </w:numPr>
                    <w:spacing w:before="100" w:beforeAutospacing="1" w:after="100" w:afterAutospacing="1"/>
                  </w:pPr>
                  <w:r>
                    <w:t>M</w:t>
                  </w:r>
                  <w:r w:rsidRPr="00397CD1">
                    <w:t xml:space="preserve">anage and </w:t>
                  </w:r>
                  <w:r w:rsidR="00180CA5">
                    <w:t>M</w:t>
                  </w:r>
                  <w:r>
                    <w:t>onitor LAN/WAN network services</w:t>
                  </w:r>
                </w:p>
                <w:p w:rsidR="00C842EC" w:rsidRPr="00397CD1" w:rsidRDefault="00C842EC" w:rsidP="00C842EC">
                  <w:pPr>
                    <w:numPr>
                      <w:ilvl w:val="1"/>
                      <w:numId w:val="35"/>
                    </w:numPr>
                    <w:spacing w:before="100" w:beforeAutospacing="1" w:after="100" w:afterAutospacing="1"/>
                  </w:pPr>
                  <w:r>
                    <w:t>R</w:t>
                  </w:r>
                  <w:r w:rsidRPr="00397CD1">
                    <w:t>ecommend and acquire equi</w:t>
                  </w:r>
                  <w:r>
                    <w:t>pment replacements and upgrades</w:t>
                  </w:r>
                </w:p>
                <w:p w:rsidR="00C842EC" w:rsidRPr="00397CD1" w:rsidRDefault="00C842EC" w:rsidP="00C842EC">
                  <w:pPr>
                    <w:numPr>
                      <w:ilvl w:val="1"/>
                      <w:numId w:val="35"/>
                    </w:numPr>
                    <w:spacing w:before="100" w:beforeAutospacing="1" w:after="100" w:afterAutospacing="1"/>
                  </w:pPr>
                  <w:r>
                    <w:t>M</w:t>
                  </w:r>
                  <w:r w:rsidRPr="00397CD1">
                    <w:t>aintain an i</w:t>
                  </w:r>
                  <w:r>
                    <w:t>nventory of all network devices</w:t>
                  </w:r>
                </w:p>
                <w:p w:rsidR="00C842EC" w:rsidRPr="00397CD1" w:rsidRDefault="00C842EC" w:rsidP="00C842EC">
                  <w:pPr>
                    <w:numPr>
                      <w:ilvl w:val="1"/>
                      <w:numId w:val="35"/>
                    </w:numPr>
                    <w:spacing w:before="100" w:beforeAutospacing="1" w:after="100" w:afterAutospacing="1"/>
                  </w:pPr>
                  <w:r>
                    <w:t>D</w:t>
                  </w:r>
                  <w:r w:rsidRPr="00397CD1">
                    <w:t>raft and maintain LAN/</w:t>
                  </w:r>
                  <w:r>
                    <w:t>WAN documentation and processes</w:t>
                  </w:r>
                </w:p>
                <w:p w:rsidR="00C842EC" w:rsidRPr="00397CD1" w:rsidRDefault="00C842EC" w:rsidP="00C842EC">
                  <w:pPr>
                    <w:numPr>
                      <w:ilvl w:val="1"/>
                      <w:numId w:val="35"/>
                    </w:numPr>
                    <w:spacing w:before="100" w:beforeAutospacing="1" w:after="100" w:afterAutospacing="1"/>
                  </w:pPr>
                  <w:r>
                    <w:t>I</w:t>
                  </w:r>
                  <w:r w:rsidRPr="00397CD1">
                    <w:t xml:space="preserve">ntroduce and integrate new technologies into existing </w:t>
                  </w:r>
                  <w:r w:rsidR="00180CA5">
                    <w:t>environments</w:t>
                  </w:r>
                </w:p>
                <w:p w:rsidR="00C842EC" w:rsidRPr="00B66AF6" w:rsidRDefault="00C842EC" w:rsidP="00C842EC">
                  <w:pPr>
                    <w:numPr>
                      <w:ilvl w:val="1"/>
                      <w:numId w:val="35"/>
                    </w:numPr>
                    <w:spacing w:before="100" w:beforeAutospacing="1" w:after="100" w:afterAutospacing="1"/>
                  </w:pPr>
                  <w:r>
                    <w:t>T</w:t>
                  </w:r>
                  <w:r w:rsidRPr="00397CD1">
                    <w:t>roubleshoot any reported proble</w:t>
                  </w:r>
                  <w:r>
                    <w:t>ms</w:t>
                  </w:r>
                </w:p>
                <w:p w:rsidR="00C842EC" w:rsidRDefault="00C842EC" w:rsidP="00C842EC">
                  <w:pPr>
                    <w:pStyle w:val="ListParagraph"/>
                    <w:numPr>
                      <w:ilvl w:val="0"/>
                      <w:numId w:val="36"/>
                    </w:numPr>
                    <w:tabs>
                      <w:tab w:val="left" w:pos="90"/>
                      <w:tab w:val="left" w:pos="450"/>
                      <w:tab w:val="left" w:pos="2520"/>
                      <w:tab w:val="left" w:pos="2970"/>
                    </w:tabs>
                    <w:spacing w:before="100" w:beforeAutospacing="1" w:after="100" w:afterAutospacing="1" w:line="276" w:lineRule="auto"/>
                  </w:pPr>
                  <w:r w:rsidRPr="00B66AF6">
                    <w:t>Managing &amp; Maintaining 2 servers &amp; 52 Client Machines.</w:t>
                  </w:r>
                </w:p>
                <w:p w:rsidR="00C842EC" w:rsidRPr="00B66AF6" w:rsidRDefault="00C842EC" w:rsidP="00C842EC">
                  <w:pPr>
                    <w:pStyle w:val="ListParagraph"/>
                    <w:numPr>
                      <w:ilvl w:val="0"/>
                      <w:numId w:val="36"/>
                    </w:numPr>
                    <w:tabs>
                      <w:tab w:val="left" w:pos="90"/>
                      <w:tab w:val="left" w:pos="450"/>
                      <w:tab w:val="left" w:pos="2520"/>
                      <w:tab w:val="left" w:pos="2970"/>
                    </w:tabs>
                    <w:spacing w:before="100" w:beforeAutospacing="1" w:after="100" w:afterAutospacing="1" w:line="276" w:lineRule="auto"/>
                  </w:pPr>
                  <w:r w:rsidRPr="00B66AF6">
                    <w:t>Designing school Graphic work.</w:t>
                  </w:r>
                </w:p>
                <w:p w:rsidR="00C842EC" w:rsidRPr="00B66AF6" w:rsidRDefault="00C842EC" w:rsidP="00C842EC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/>
                  </w:pPr>
                  <w:r w:rsidRPr="00B66AF6">
                    <w:t xml:space="preserve">Website updating. </w:t>
                  </w:r>
                </w:p>
                <w:p w:rsidR="00C842EC" w:rsidRPr="00B66AF6" w:rsidRDefault="00C842EC" w:rsidP="00C842EC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/>
                  </w:pPr>
                  <w:r w:rsidRPr="00B66AF6">
                    <w:t xml:space="preserve">Computer lab in charge </w:t>
                  </w:r>
                </w:p>
                <w:p w:rsidR="00C842EC" w:rsidRDefault="00C842EC" w:rsidP="00C842EC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/>
                  </w:pPr>
                  <w:r w:rsidRPr="00B66AF6">
                    <w:t>I am supposed to report to duty on holidays when it is required.</w:t>
                  </w:r>
                </w:p>
                <w:p w:rsidR="00C842EC" w:rsidRDefault="00C842EC" w:rsidP="00C842EC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/>
                  </w:pPr>
                  <w:r>
                    <w:t>Perform other related duties as required during working hours for Administration / Sports Department.</w:t>
                  </w:r>
                </w:p>
                <w:p w:rsidR="006D0264" w:rsidRDefault="006D0264" w:rsidP="00C842EC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/>
                  </w:pPr>
                  <w:r>
                    <w:t xml:space="preserve">Oracle </w:t>
                  </w:r>
                  <w:proofErr w:type="spellStart"/>
                  <w:r>
                    <w:t>ThinkQuest</w:t>
                  </w:r>
                  <w:proofErr w:type="spellEnd"/>
                  <w:r>
                    <w:t>- School Administrator 2010 – 2012</w:t>
                  </w:r>
                </w:p>
                <w:p w:rsidR="00C842EC" w:rsidRPr="00C842EC" w:rsidRDefault="006D0264" w:rsidP="00C842EC">
                  <w:pPr>
                    <w:numPr>
                      <w:ilvl w:val="0"/>
                      <w:numId w:val="36"/>
                    </w:numPr>
                    <w:spacing w:before="100" w:beforeAutospacing="1" w:after="100" w:afterAutospacing="1"/>
                  </w:pPr>
                  <w:r w:rsidRPr="006D0264">
                    <w:rPr>
                      <w:bCs/>
                    </w:rPr>
                    <w:t xml:space="preserve">Oracle </w:t>
                  </w:r>
                  <w:proofErr w:type="spellStart"/>
                  <w:r w:rsidRPr="006D0264">
                    <w:rPr>
                      <w:bCs/>
                    </w:rPr>
                    <w:t>iLearning</w:t>
                  </w:r>
                  <w:proofErr w:type="spellEnd"/>
                  <w:r>
                    <w:rPr>
                      <w:bCs/>
                    </w:rPr>
                    <w:t xml:space="preserve"> –School Administrator 2012 – up to date</w:t>
                  </w:r>
                </w:p>
              </w:txbxContent>
            </v:textbox>
          </v:shape>
        </w:pict>
      </w:r>
    </w:p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17689A">
      <w:r>
        <w:rPr>
          <w:noProof/>
        </w:rPr>
        <w:pict>
          <v:shape id="_x0000_s1057" type="#_x0000_t202" style="position:absolute;margin-left:.5pt;margin-top:2.15pt;width:6in;height:182.55pt;z-index:251666432" stroked="f">
            <v:textbox style="mso-next-textbox:#_x0000_s1057">
              <w:txbxContent>
                <w:p w:rsidR="00C842EC" w:rsidRPr="001C33C1" w:rsidRDefault="00C842EC" w:rsidP="00C842EC">
                  <w:pP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proofErr w:type="spellStart"/>
                  <w:r w:rsidRPr="0015734C">
                    <w:rPr>
                      <w:b/>
                      <w:u w:val="single"/>
                    </w:rPr>
                    <w:t>Inno</w:t>
                  </w:r>
                  <w:proofErr w:type="spellEnd"/>
                  <w:r w:rsidRPr="0015734C">
                    <w:rPr>
                      <w:b/>
                      <w:u w:val="single"/>
                    </w:rPr>
                    <w:t xml:space="preserve"> Data Lanka (PVT) </w:t>
                  </w:r>
                  <w:proofErr w:type="gramStart"/>
                  <w:r w:rsidRPr="0015734C">
                    <w:rPr>
                      <w:b/>
                      <w:u w:val="single"/>
                    </w:rPr>
                    <w:t>Ltd</w:t>
                  </w:r>
                  <w:r w:rsidRPr="001C33C1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,</w:t>
                  </w:r>
                  <w:proofErr w:type="gramEnd"/>
                  <w: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 Colombo , Sri Lanka               </w:t>
                  </w:r>
                  <w:r w:rsidRPr="001C33C1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  </w:t>
                  </w:r>
                  <w: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August </w:t>
                  </w:r>
                  <w:r w:rsidRPr="001C33C1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200</w:t>
                  </w:r>
                  <w: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5</w:t>
                  </w:r>
                  <w:r w:rsidRPr="001C33C1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 ~ </w:t>
                  </w:r>
                  <w: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October</w:t>
                  </w:r>
                  <w:r w:rsidRPr="001C33C1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 xml:space="preserve"> 200</w:t>
                  </w:r>
                  <w: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5</w:t>
                  </w:r>
                </w:p>
                <w:p w:rsidR="00C842EC" w:rsidRPr="0015734C" w:rsidRDefault="00C842EC" w:rsidP="00C842EC">
                  <w:pPr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 w:rsidRPr="0015734C">
                    <w:rPr>
                      <w:rFonts w:ascii="Garamond" w:hAnsi="Garamond" w:cs="Arial"/>
                      <w:i/>
                      <w:color w:val="000000"/>
                      <w:sz w:val="22"/>
                      <w:szCs w:val="22"/>
                    </w:rPr>
                    <w:t>Trainee production Associate</w:t>
                  </w:r>
                  <w:r>
                    <w:t xml:space="preserve"> </w:t>
                  </w:r>
                </w:p>
                <w:p w:rsidR="00C842EC" w:rsidRPr="0015734C" w:rsidRDefault="00C842EC" w:rsidP="00C842EC">
                  <w:pPr>
                    <w:pStyle w:val="ListParagraph"/>
                    <w:numPr>
                      <w:ilvl w:val="1"/>
                      <w:numId w:val="26"/>
                    </w:numPr>
                    <w:tabs>
                      <w:tab w:val="left" w:pos="90"/>
                      <w:tab w:val="left" w:pos="1440"/>
                      <w:tab w:val="left" w:pos="2520"/>
                      <w:tab w:val="left" w:pos="2970"/>
                    </w:tabs>
                    <w:spacing w:after="200" w:line="276" w:lineRule="auto"/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 w:rsidRPr="0015734C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Concept of Digital data conversion</w:t>
                  </w:r>
                </w:p>
                <w:p w:rsidR="00C842EC" w:rsidRPr="0015734C" w:rsidRDefault="00C842EC" w:rsidP="00C842EC">
                  <w:pPr>
                    <w:pStyle w:val="ListParagraph"/>
                    <w:numPr>
                      <w:ilvl w:val="1"/>
                      <w:numId w:val="26"/>
                    </w:numPr>
                    <w:tabs>
                      <w:tab w:val="left" w:pos="90"/>
                      <w:tab w:val="left" w:pos="1440"/>
                      <w:tab w:val="left" w:pos="2520"/>
                      <w:tab w:val="left" w:pos="2970"/>
                    </w:tabs>
                    <w:spacing w:after="200" w:line="276" w:lineRule="auto"/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 w:rsidRPr="0015734C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Introduction to digital data conversion Project Specifications</w:t>
                  </w:r>
                </w:p>
                <w:p w:rsidR="00C842EC" w:rsidRPr="0015734C" w:rsidRDefault="00C842EC" w:rsidP="00C842EC">
                  <w:pPr>
                    <w:pStyle w:val="ListParagraph"/>
                    <w:numPr>
                      <w:ilvl w:val="1"/>
                      <w:numId w:val="26"/>
                    </w:numPr>
                    <w:tabs>
                      <w:tab w:val="left" w:pos="90"/>
                      <w:tab w:val="left" w:pos="1440"/>
                      <w:tab w:val="left" w:pos="2520"/>
                      <w:tab w:val="left" w:pos="2970"/>
                    </w:tabs>
                    <w:spacing w:after="200" w:line="276" w:lineRule="auto"/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 w:rsidRPr="0015734C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Content conversion and markup</w:t>
                  </w:r>
                </w:p>
                <w:p w:rsidR="00C842EC" w:rsidRPr="0015734C" w:rsidRDefault="00C842EC" w:rsidP="00C842EC">
                  <w:pPr>
                    <w:pStyle w:val="ListParagraph"/>
                    <w:numPr>
                      <w:ilvl w:val="1"/>
                      <w:numId w:val="26"/>
                    </w:numPr>
                    <w:tabs>
                      <w:tab w:val="left" w:pos="90"/>
                      <w:tab w:val="left" w:pos="1440"/>
                      <w:tab w:val="left" w:pos="2520"/>
                      <w:tab w:val="left" w:pos="2970"/>
                    </w:tabs>
                    <w:spacing w:after="200" w:line="276" w:lineRule="auto"/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 w:rsidRPr="0015734C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Concept of quality in digital data conversions</w:t>
                  </w:r>
                </w:p>
                <w:p w:rsidR="00C842EC" w:rsidRPr="0015734C" w:rsidRDefault="00C842EC" w:rsidP="00C842EC">
                  <w:pPr>
                    <w:pStyle w:val="ListParagraph"/>
                    <w:numPr>
                      <w:ilvl w:val="1"/>
                      <w:numId w:val="26"/>
                    </w:numPr>
                    <w:tabs>
                      <w:tab w:val="left" w:pos="90"/>
                      <w:tab w:val="left" w:pos="1440"/>
                      <w:tab w:val="left" w:pos="2520"/>
                      <w:tab w:val="left" w:pos="2970"/>
                    </w:tabs>
                    <w:spacing w:after="200" w:line="276" w:lineRule="auto"/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 w:rsidRPr="0015734C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Usage of XML as markup language</w:t>
                  </w:r>
                </w:p>
                <w:p w:rsidR="00C842EC" w:rsidRPr="0015734C" w:rsidRDefault="00C842EC" w:rsidP="00C842EC">
                  <w:pPr>
                    <w:pStyle w:val="ListParagraph"/>
                    <w:numPr>
                      <w:ilvl w:val="1"/>
                      <w:numId w:val="26"/>
                    </w:numPr>
                    <w:tabs>
                      <w:tab w:val="left" w:pos="90"/>
                      <w:tab w:val="left" w:pos="1440"/>
                      <w:tab w:val="left" w:pos="2520"/>
                      <w:tab w:val="left" w:pos="2970"/>
                    </w:tabs>
                    <w:spacing w:after="200" w:line="276" w:lineRule="auto"/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 w:rsidRPr="0015734C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Working in a network environment using windows 2000</w:t>
                  </w:r>
                </w:p>
                <w:p w:rsidR="00C842EC" w:rsidRPr="0015734C" w:rsidRDefault="00C842EC" w:rsidP="00C842EC">
                  <w:pPr>
                    <w:pStyle w:val="ListParagraph"/>
                    <w:numPr>
                      <w:ilvl w:val="1"/>
                      <w:numId w:val="26"/>
                    </w:numPr>
                    <w:tabs>
                      <w:tab w:val="left" w:pos="90"/>
                      <w:tab w:val="left" w:pos="1440"/>
                      <w:tab w:val="left" w:pos="2520"/>
                      <w:tab w:val="left" w:pos="2970"/>
                    </w:tabs>
                    <w:spacing w:after="200" w:line="276" w:lineRule="auto"/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 w:rsidRPr="0015734C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Working with EPIC Editor 5.1</w:t>
                  </w:r>
                </w:p>
                <w:p w:rsidR="00C842EC" w:rsidRPr="0015734C" w:rsidRDefault="00C842EC" w:rsidP="00C842EC">
                  <w:pPr>
                    <w:pStyle w:val="ListParagraph"/>
                    <w:numPr>
                      <w:ilvl w:val="1"/>
                      <w:numId w:val="26"/>
                    </w:numPr>
                    <w:tabs>
                      <w:tab w:val="left" w:pos="90"/>
                      <w:tab w:val="left" w:pos="1440"/>
                      <w:tab w:val="left" w:pos="2520"/>
                      <w:tab w:val="left" w:pos="2970"/>
                    </w:tabs>
                    <w:spacing w:after="200" w:line="276" w:lineRule="auto"/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 w:rsidRPr="0015734C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XML and usage of XML in marking up content web publishing and</w:t>
                  </w:r>
                  <w:r>
                    <w:t xml:space="preserve"> </w:t>
                  </w:r>
                  <w:r w:rsidRPr="0015734C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PDF publishing Software tools for content markup, validation and parsing tools using Corel Draw</w:t>
                  </w:r>
                </w:p>
                <w:p w:rsidR="00C842EC" w:rsidRPr="0071116E" w:rsidRDefault="00C842EC" w:rsidP="00C842EC">
                  <w:pPr>
                    <w:rPr>
                      <w:color w:val="000000"/>
                      <w:sz w:val="18"/>
                      <w:szCs w:val="18"/>
                    </w:rPr>
                  </w:pPr>
                </w:p>
                <w:p w:rsidR="00C842EC" w:rsidRPr="0071116E" w:rsidRDefault="00C842EC" w:rsidP="00C842EC">
                  <w:pPr>
                    <w:rPr>
                      <w:color w:val="000000"/>
                      <w:sz w:val="18"/>
                      <w:szCs w:val="18"/>
                    </w:rPr>
                  </w:pPr>
                </w:p>
                <w:p w:rsidR="00C842EC" w:rsidRPr="0071116E" w:rsidRDefault="00C842EC" w:rsidP="00C842EC">
                  <w:pPr>
                    <w:rPr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17689A">
      <w:r>
        <w:rPr>
          <w:noProof/>
        </w:rPr>
        <w:pict>
          <v:shape id="_x0000_s1058" type="#_x0000_t202" style="position:absolute;margin-left:28.5pt;margin-top:10.4pt;width:402pt;height:61.95pt;z-index:251667456" stroked="f">
            <v:textbox style="mso-next-textbox:#_x0000_s1058">
              <w:txbxContent>
                <w:p w:rsidR="00C842EC" w:rsidRPr="009B3BE5" w:rsidRDefault="00C842EC" w:rsidP="00C842EC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u w:val="single"/>
                    </w:rPr>
                  </w:pPr>
                  <w:r w:rsidRPr="009B3BE5">
                    <w:rPr>
                      <w:rFonts w:ascii="Arial" w:hAnsi="Arial" w:cs="Arial"/>
                      <w:b/>
                      <w:sz w:val="22"/>
                      <w:szCs w:val="22"/>
                      <w:u w:val="single"/>
                    </w:rPr>
                    <w:t>EDUCATION</w:t>
                  </w:r>
                </w:p>
                <w:p w:rsidR="00C842EC" w:rsidRPr="0015734C" w:rsidRDefault="00C842EC" w:rsidP="00C842EC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left" w:pos="90"/>
                      <w:tab w:val="left" w:pos="1440"/>
                      <w:tab w:val="left" w:pos="2520"/>
                      <w:tab w:val="left" w:pos="2970"/>
                    </w:tabs>
                    <w:spacing w:after="200" w:line="276" w:lineRule="auto"/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 w:rsidRPr="0015734C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Passed G.C.E O/L in 2000 with 3 credit &amp; 5 simple</w:t>
                  </w:r>
                </w:p>
                <w:p w:rsidR="00C842EC" w:rsidRPr="0015734C" w:rsidRDefault="00C842EC" w:rsidP="00C842EC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left" w:pos="90"/>
                      <w:tab w:val="left" w:pos="1440"/>
                      <w:tab w:val="left" w:pos="2520"/>
                      <w:tab w:val="left" w:pos="2970"/>
                    </w:tabs>
                    <w:spacing w:after="200" w:line="276" w:lineRule="auto"/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</w:pPr>
                  <w:r w:rsidRPr="0015734C">
                    <w:rPr>
                      <w:rFonts w:ascii="Garamond" w:hAnsi="Garamond" w:cs="Arial"/>
                      <w:color w:val="000000"/>
                      <w:sz w:val="22"/>
                      <w:szCs w:val="22"/>
                    </w:rPr>
                    <w:t>Passed G.C.E A/L in 2003 with 1 credit &amp; 3 simple</w:t>
                  </w:r>
                </w:p>
                <w:p w:rsidR="00C842EC" w:rsidRDefault="00C842EC" w:rsidP="00C842EC"/>
              </w:txbxContent>
            </v:textbox>
          </v:shape>
        </w:pict>
      </w:r>
    </w:p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C842EC" w:rsidRDefault="00C842EC"/>
    <w:p w:rsidR="00BB05F5" w:rsidRDefault="0017689A">
      <w:r>
        <w:rPr>
          <w:noProof/>
        </w:rPr>
        <w:pict>
          <v:shape id="_x0000_s1049" type="#_x0000_t202" style="position:absolute;margin-left:343.5pt;margin-top:146.3pt;width:126pt;height:18pt;z-index:251660288" stroked="f">
            <v:textbox>
              <w:txbxContent>
                <w:p w:rsidR="00BB05F5" w:rsidRPr="003C54CF" w:rsidRDefault="0015734C" w:rsidP="00D2018D">
                  <w:pPr>
                    <w:jc w:val="right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Mohammed Fazlaan </w:t>
                  </w:r>
                </w:p>
              </w:txbxContent>
            </v:textbox>
          </v:shape>
        </w:pict>
      </w:r>
    </w:p>
    <w:sectPr w:rsidR="00BB05F5" w:rsidSect="00B453B5">
      <w:pgSz w:w="12240" w:h="15840"/>
      <w:pgMar w:top="360" w:right="1800" w:bottom="5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8F3" w:rsidRDefault="004638F3">
      <w:r>
        <w:separator/>
      </w:r>
    </w:p>
  </w:endnote>
  <w:endnote w:type="continuationSeparator" w:id="1">
    <w:p w:rsidR="004638F3" w:rsidRDefault="00463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8F3" w:rsidRDefault="004638F3">
      <w:r>
        <w:separator/>
      </w:r>
    </w:p>
  </w:footnote>
  <w:footnote w:type="continuationSeparator" w:id="1">
    <w:p w:rsidR="004638F3" w:rsidRDefault="004638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85B70"/>
    <w:multiLevelType w:val="multilevel"/>
    <w:tmpl w:val="25664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8646FF"/>
    <w:multiLevelType w:val="hybridMultilevel"/>
    <w:tmpl w:val="E1B21B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7C613A"/>
    <w:multiLevelType w:val="hybridMultilevel"/>
    <w:tmpl w:val="50702D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8827C5"/>
    <w:multiLevelType w:val="hybridMultilevel"/>
    <w:tmpl w:val="4188499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6E28C1"/>
    <w:multiLevelType w:val="hybridMultilevel"/>
    <w:tmpl w:val="51A81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845C55"/>
    <w:multiLevelType w:val="hybridMultilevel"/>
    <w:tmpl w:val="054EC5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00547"/>
    <w:multiLevelType w:val="hybridMultilevel"/>
    <w:tmpl w:val="2E8651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2F0444F"/>
    <w:multiLevelType w:val="hybridMultilevel"/>
    <w:tmpl w:val="46547E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4E2DC7"/>
    <w:multiLevelType w:val="hybridMultilevel"/>
    <w:tmpl w:val="D188D6A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A62489"/>
    <w:multiLevelType w:val="hybridMultilevel"/>
    <w:tmpl w:val="9E20DD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907375"/>
    <w:multiLevelType w:val="hybridMultilevel"/>
    <w:tmpl w:val="256641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867DC6"/>
    <w:multiLevelType w:val="multilevel"/>
    <w:tmpl w:val="CC98847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D113AC"/>
    <w:multiLevelType w:val="hybridMultilevel"/>
    <w:tmpl w:val="DCCABE3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29105E"/>
    <w:multiLevelType w:val="hybridMultilevel"/>
    <w:tmpl w:val="33605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F529A3"/>
    <w:multiLevelType w:val="hybridMultilevel"/>
    <w:tmpl w:val="F6CCA0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5C48EF"/>
    <w:multiLevelType w:val="hybridMultilevel"/>
    <w:tmpl w:val="8B8E5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F6062C"/>
    <w:multiLevelType w:val="hybridMultilevel"/>
    <w:tmpl w:val="04FEF8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A1370A"/>
    <w:multiLevelType w:val="hybridMultilevel"/>
    <w:tmpl w:val="6E427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1257C5E"/>
    <w:multiLevelType w:val="hybridMultilevel"/>
    <w:tmpl w:val="CC98847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2DF3761"/>
    <w:multiLevelType w:val="hybridMultilevel"/>
    <w:tmpl w:val="F4503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66066E"/>
    <w:multiLevelType w:val="hybridMultilevel"/>
    <w:tmpl w:val="0BE0E7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E393056"/>
    <w:multiLevelType w:val="hybridMultilevel"/>
    <w:tmpl w:val="0E3C6E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E84966"/>
    <w:multiLevelType w:val="hybridMultilevel"/>
    <w:tmpl w:val="181EAA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74B1951"/>
    <w:multiLevelType w:val="hybridMultilevel"/>
    <w:tmpl w:val="D9369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EA76FF"/>
    <w:multiLevelType w:val="hybridMultilevel"/>
    <w:tmpl w:val="D624E1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C951D1"/>
    <w:multiLevelType w:val="hybridMultilevel"/>
    <w:tmpl w:val="58C6FFF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1716E7"/>
    <w:multiLevelType w:val="multilevel"/>
    <w:tmpl w:val="58C6FFF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C974CB5"/>
    <w:multiLevelType w:val="hybridMultilevel"/>
    <w:tmpl w:val="56B4C1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6D00A6"/>
    <w:multiLevelType w:val="hybridMultilevel"/>
    <w:tmpl w:val="1376E3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1712A9"/>
    <w:multiLevelType w:val="hybridMultilevel"/>
    <w:tmpl w:val="7054EA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59744A"/>
    <w:multiLevelType w:val="hybridMultilevel"/>
    <w:tmpl w:val="15525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8733728"/>
    <w:multiLevelType w:val="hybridMultilevel"/>
    <w:tmpl w:val="52E6A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0502DC"/>
    <w:multiLevelType w:val="hybridMultilevel"/>
    <w:tmpl w:val="E50A65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9"/>
  </w:num>
  <w:num w:numId="3">
    <w:abstractNumId w:val="17"/>
  </w:num>
  <w:num w:numId="4">
    <w:abstractNumId w:val="6"/>
  </w:num>
  <w:num w:numId="5">
    <w:abstractNumId w:val="10"/>
  </w:num>
  <w:num w:numId="6">
    <w:abstractNumId w:val="0"/>
  </w:num>
  <w:num w:numId="7">
    <w:abstractNumId w:val="4"/>
  </w:num>
  <w:num w:numId="8">
    <w:abstractNumId w:val="22"/>
  </w:num>
  <w:num w:numId="9">
    <w:abstractNumId w:val="9"/>
  </w:num>
  <w:num w:numId="10">
    <w:abstractNumId w:val="28"/>
  </w:num>
  <w:num w:numId="11">
    <w:abstractNumId w:val="5"/>
  </w:num>
  <w:num w:numId="12">
    <w:abstractNumId w:val="16"/>
  </w:num>
  <w:num w:numId="13">
    <w:abstractNumId w:val="29"/>
  </w:num>
  <w:num w:numId="14">
    <w:abstractNumId w:val="1"/>
  </w:num>
  <w:num w:numId="15">
    <w:abstractNumId w:val="30"/>
  </w:num>
  <w:num w:numId="16">
    <w:abstractNumId w:val="14"/>
  </w:num>
  <w:num w:numId="17">
    <w:abstractNumId w:val="24"/>
  </w:num>
  <w:num w:numId="18">
    <w:abstractNumId w:val="25"/>
  </w:num>
  <w:num w:numId="19">
    <w:abstractNumId w:val="26"/>
  </w:num>
  <w:num w:numId="20">
    <w:abstractNumId w:val="21"/>
  </w:num>
  <w:num w:numId="21">
    <w:abstractNumId w:val="18"/>
  </w:num>
  <w:num w:numId="22">
    <w:abstractNumId w:val="11"/>
  </w:num>
  <w:num w:numId="23">
    <w:abstractNumId w:val="27"/>
  </w:num>
  <w:num w:numId="24">
    <w:abstractNumId w:val="15"/>
  </w:num>
  <w:num w:numId="25">
    <w:abstractNumId w:val="13"/>
  </w:num>
  <w:num w:numId="26">
    <w:abstractNumId w:val="31"/>
  </w:num>
  <w:num w:numId="27">
    <w:abstractNumId w:val="23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7"/>
  </w:num>
  <w:num w:numId="3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27BFA"/>
    <w:rsid w:val="0000010B"/>
    <w:rsid w:val="00001F9C"/>
    <w:rsid w:val="0000577C"/>
    <w:rsid w:val="00005D77"/>
    <w:rsid w:val="000141BE"/>
    <w:rsid w:val="00015859"/>
    <w:rsid w:val="00020D11"/>
    <w:rsid w:val="00022025"/>
    <w:rsid w:val="00023C7C"/>
    <w:rsid w:val="000358A0"/>
    <w:rsid w:val="00037914"/>
    <w:rsid w:val="00041377"/>
    <w:rsid w:val="00045C70"/>
    <w:rsid w:val="00045EE3"/>
    <w:rsid w:val="00050438"/>
    <w:rsid w:val="00054A2C"/>
    <w:rsid w:val="0005522E"/>
    <w:rsid w:val="000567BD"/>
    <w:rsid w:val="000604DB"/>
    <w:rsid w:val="0006473A"/>
    <w:rsid w:val="000650A4"/>
    <w:rsid w:val="000700BD"/>
    <w:rsid w:val="00070CFE"/>
    <w:rsid w:val="000720B1"/>
    <w:rsid w:val="00073B11"/>
    <w:rsid w:val="00074F76"/>
    <w:rsid w:val="0007543B"/>
    <w:rsid w:val="000760FB"/>
    <w:rsid w:val="00077025"/>
    <w:rsid w:val="000806FF"/>
    <w:rsid w:val="00080BE3"/>
    <w:rsid w:val="00083012"/>
    <w:rsid w:val="00090E9D"/>
    <w:rsid w:val="00092BB5"/>
    <w:rsid w:val="0009332D"/>
    <w:rsid w:val="000941E4"/>
    <w:rsid w:val="000941FB"/>
    <w:rsid w:val="000A2D95"/>
    <w:rsid w:val="000A2FA0"/>
    <w:rsid w:val="000A3C6C"/>
    <w:rsid w:val="000A4C89"/>
    <w:rsid w:val="000B3D64"/>
    <w:rsid w:val="000C1663"/>
    <w:rsid w:val="000C3DF2"/>
    <w:rsid w:val="000D4CF7"/>
    <w:rsid w:val="000E2799"/>
    <w:rsid w:val="000E40B0"/>
    <w:rsid w:val="000E4EEE"/>
    <w:rsid w:val="000E79B8"/>
    <w:rsid w:val="000F12CF"/>
    <w:rsid w:val="000F4C27"/>
    <w:rsid w:val="000F5B8C"/>
    <w:rsid w:val="000F5CBC"/>
    <w:rsid w:val="00104DB2"/>
    <w:rsid w:val="00113272"/>
    <w:rsid w:val="00123D44"/>
    <w:rsid w:val="00127784"/>
    <w:rsid w:val="001300A2"/>
    <w:rsid w:val="001331CB"/>
    <w:rsid w:val="00136B4F"/>
    <w:rsid w:val="0014073F"/>
    <w:rsid w:val="001419F7"/>
    <w:rsid w:val="00142A97"/>
    <w:rsid w:val="00151816"/>
    <w:rsid w:val="001543A2"/>
    <w:rsid w:val="0015734C"/>
    <w:rsid w:val="00160B89"/>
    <w:rsid w:val="00161A0B"/>
    <w:rsid w:val="00164A75"/>
    <w:rsid w:val="00173ADD"/>
    <w:rsid w:val="001741BA"/>
    <w:rsid w:val="0017689A"/>
    <w:rsid w:val="00180CA5"/>
    <w:rsid w:val="00185CA4"/>
    <w:rsid w:val="00187605"/>
    <w:rsid w:val="00190DC3"/>
    <w:rsid w:val="00191C06"/>
    <w:rsid w:val="001936F0"/>
    <w:rsid w:val="001950EA"/>
    <w:rsid w:val="001A16F1"/>
    <w:rsid w:val="001A1755"/>
    <w:rsid w:val="001A6BCF"/>
    <w:rsid w:val="001A7B68"/>
    <w:rsid w:val="001B4180"/>
    <w:rsid w:val="001B57E6"/>
    <w:rsid w:val="001B6E2F"/>
    <w:rsid w:val="001B6ECD"/>
    <w:rsid w:val="001C33C1"/>
    <w:rsid w:val="001C72F7"/>
    <w:rsid w:val="001D2B5F"/>
    <w:rsid w:val="001D2B6C"/>
    <w:rsid w:val="001D3738"/>
    <w:rsid w:val="001D46FD"/>
    <w:rsid w:val="001D496D"/>
    <w:rsid w:val="001E4DAD"/>
    <w:rsid w:val="001E5657"/>
    <w:rsid w:val="001E6327"/>
    <w:rsid w:val="001F2FA3"/>
    <w:rsid w:val="001F4BA8"/>
    <w:rsid w:val="001F6777"/>
    <w:rsid w:val="001F7062"/>
    <w:rsid w:val="00201BDC"/>
    <w:rsid w:val="00211AEA"/>
    <w:rsid w:val="00220E83"/>
    <w:rsid w:val="00221126"/>
    <w:rsid w:val="00224850"/>
    <w:rsid w:val="00230F88"/>
    <w:rsid w:val="0023353F"/>
    <w:rsid w:val="00233620"/>
    <w:rsid w:val="00234E73"/>
    <w:rsid w:val="00235C78"/>
    <w:rsid w:val="00241672"/>
    <w:rsid w:val="00243A4F"/>
    <w:rsid w:val="00244A62"/>
    <w:rsid w:val="00247EDE"/>
    <w:rsid w:val="00250E8F"/>
    <w:rsid w:val="00252224"/>
    <w:rsid w:val="002528DE"/>
    <w:rsid w:val="0025415E"/>
    <w:rsid w:val="00256CBF"/>
    <w:rsid w:val="00257FB1"/>
    <w:rsid w:val="00263FF4"/>
    <w:rsid w:val="0026488D"/>
    <w:rsid w:val="00264B62"/>
    <w:rsid w:val="002744BE"/>
    <w:rsid w:val="002820F6"/>
    <w:rsid w:val="0028305E"/>
    <w:rsid w:val="00285B2B"/>
    <w:rsid w:val="002934BD"/>
    <w:rsid w:val="002940C2"/>
    <w:rsid w:val="00294422"/>
    <w:rsid w:val="00297F3B"/>
    <w:rsid w:val="002A0A44"/>
    <w:rsid w:val="002A10B2"/>
    <w:rsid w:val="002A3AFF"/>
    <w:rsid w:val="002A4E7F"/>
    <w:rsid w:val="002A59C2"/>
    <w:rsid w:val="002B08B2"/>
    <w:rsid w:val="002B205A"/>
    <w:rsid w:val="002B288E"/>
    <w:rsid w:val="002B3B34"/>
    <w:rsid w:val="002B3D20"/>
    <w:rsid w:val="002B770B"/>
    <w:rsid w:val="002C3872"/>
    <w:rsid w:val="002D104B"/>
    <w:rsid w:val="002D4331"/>
    <w:rsid w:val="002E058C"/>
    <w:rsid w:val="002E2E6F"/>
    <w:rsid w:val="002E353E"/>
    <w:rsid w:val="002E44FE"/>
    <w:rsid w:val="002E627A"/>
    <w:rsid w:val="002F0E0B"/>
    <w:rsid w:val="002F3C1D"/>
    <w:rsid w:val="002F4CEA"/>
    <w:rsid w:val="002F7502"/>
    <w:rsid w:val="00302EF9"/>
    <w:rsid w:val="0031561E"/>
    <w:rsid w:val="00321DA3"/>
    <w:rsid w:val="00327775"/>
    <w:rsid w:val="0033039C"/>
    <w:rsid w:val="00335B8D"/>
    <w:rsid w:val="00337A02"/>
    <w:rsid w:val="00345252"/>
    <w:rsid w:val="0034596A"/>
    <w:rsid w:val="00346D0A"/>
    <w:rsid w:val="00347184"/>
    <w:rsid w:val="003617D4"/>
    <w:rsid w:val="00363725"/>
    <w:rsid w:val="00363E52"/>
    <w:rsid w:val="00374B69"/>
    <w:rsid w:val="00374D79"/>
    <w:rsid w:val="003766D4"/>
    <w:rsid w:val="00380899"/>
    <w:rsid w:val="00380D84"/>
    <w:rsid w:val="0038115F"/>
    <w:rsid w:val="00381561"/>
    <w:rsid w:val="00394D74"/>
    <w:rsid w:val="0039578F"/>
    <w:rsid w:val="003A1BE6"/>
    <w:rsid w:val="003A1CBC"/>
    <w:rsid w:val="003A2D1F"/>
    <w:rsid w:val="003A6D3F"/>
    <w:rsid w:val="003A6EAC"/>
    <w:rsid w:val="003A7B1F"/>
    <w:rsid w:val="003B269F"/>
    <w:rsid w:val="003B523D"/>
    <w:rsid w:val="003B7B91"/>
    <w:rsid w:val="003C1424"/>
    <w:rsid w:val="003C28BB"/>
    <w:rsid w:val="003C3B26"/>
    <w:rsid w:val="003C54CF"/>
    <w:rsid w:val="003C789D"/>
    <w:rsid w:val="003C7BEA"/>
    <w:rsid w:val="003D006D"/>
    <w:rsid w:val="003E1758"/>
    <w:rsid w:val="003E3124"/>
    <w:rsid w:val="003E582D"/>
    <w:rsid w:val="003E5DE2"/>
    <w:rsid w:val="003E622A"/>
    <w:rsid w:val="003F082D"/>
    <w:rsid w:val="003F19A4"/>
    <w:rsid w:val="003F72D2"/>
    <w:rsid w:val="004028E2"/>
    <w:rsid w:val="00403A20"/>
    <w:rsid w:val="0040506B"/>
    <w:rsid w:val="00407EC9"/>
    <w:rsid w:val="0041170D"/>
    <w:rsid w:val="00412E43"/>
    <w:rsid w:val="00413974"/>
    <w:rsid w:val="00414125"/>
    <w:rsid w:val="00417464"/>
    <w:rsid w:val="00417482"/>
    <w:rsid w:val="0042111C"/>
    <w:rsid w:val="004225B9"/>
    <w:rsid w:val="0042365F"/>
    <w:rsid w:val="00425134"/>
    <w:rsid w:val="00430B08"/>
    <w:rsid w:val="00431F29"/>
    <w:rsid w:val="004321FE"/>
    <w:rsid w:val="00432971"/>
    <w:rsid w:val="00434B64"/>
    <w:rsid w:val="00435142"/>
    <w:rsid w:val="00437C1A"/>
    <w:rsid w:val="0044452D"/>
    <w:rsid w:val="00445F16"/>
    <w:rsid w:val="004465C9"/>
    <w:rsid w:val="00454A47"/>
    <w:rsid w:val="004638F3"/>
    <w:rsid w:val="00463CF1"/>
    <w:rsid w:val="00465044"/>
    <w:rsid w:val="0047044A"/>
    <w:rsid w:val="00473A53"/>
    <w:rsid w:val="00482600"/>
    <w:rsid w:val="00482C0E"/>
    <w:rsid w:val="0048775D"/>
    <w:rsid w:val="00487D70"/>
    <w:rsid w:val="00491EEB"/>
    <w:rsid w:val="00494D43"/>
    <w:rsid w:val="004A0A66"/>
    <w:rsid w:val="004A0ED8"/>
    <w:rsid w:val="004A3A04"/>
    <w:rsid w:val="004B14FF"/>
    <w:rsid w:val="004B1508"/>
    <w:rsid w:val="004B431C"/>
    <w:rsid w:val="004B59B8"/>
    <w:rsid w:val="004B7D39"/>
    <w:rsid w:val="004C088A"/>
    <w:rsid w:val="004C2647"/>
    <w:rsid w:val="004C5D83"/>
    <w:rsid w:val="004C775B"/>
    <w:rsid w:val="004D130F"/>
    <w:rsid w:val="004D18D5"/>
    <w:rsid w:val="004D2A76"/>
    <w:rsid w:val="004D5B97"/>
    <w:rsid w:val="004D7220"/>
    <w:rsid w:val="004D77B4"/>
    <w:rsid w:val="004E1173"/>
    <w:rsid w:val="004E2CBA"/>
    <w:rsid w:val="004E2DA2"/>
    <w:rsid w:val="004F0229"/>
    <w:rsid w:val="004F4771"/>
    <w:rsid w:val="004F780A"/>
    <w:rsid w:val="00503DE3"/>
    <w:rsid w:val="005104BC"/>
    <w:rsid w:val="005106AD"/>
    <w:rsid w:val="005112FD"/>
    <w:rsid w:val="00515A2F"/>
    <w:rsid w:val="005163CE"/>
    <w:rsid w:val="00516F5D"/>
    <w:rsid w:val="00524831"/>
    <w:rsid w:val="005257BC"/>
    <w:rsid w:val="00527BFA"/>
    <w:rsid w:val="00527ED7"/>
    <w:rsid w:val="00530645"/>
    <w:rsid w:val="0053120D"/>
    <w:rsid w:val="00533258"/>
    <w:rsid w:val="005335B4"/>
    <w:rsid w:val="00535E11"/>
    <w:rsid w:val="00536128"/>
    <w:rsid w:val="00536225"/>
    <w:rsid w:val="005429D8"/>
    <w:rsid w:val="005446E5"/>
    <w:rsid w:val="005459CD"/>
    <w:rsid w:val="005467E7"/>
    <w:rsid w:val="0054724E"/>
    <w:rsid w:val="0055596A"/>
    <w:rsid w:val="00555B3C"/>
    <w:rsid w:val="00555E4D"/>
    <w:rsid w:val="00566C73"/>
    <w:rsid w:val="00570179"/>
    <w:rsid w:val="00572BC6"/>
    <w:rsid w:val="00575E64"/>
    <w:rsid w:val="00580FCF"/>
    <w:rsid w:val="005857AF"/>
    <w:rsid w:val="00585827"/>
    <w:rsid w:val="0058643C"/>
    <w:rsid w:val="0058750C"/>
    <w:rsid w:val="005958DF"/>
    <w:rsid w:val="00595B7E"/>
    <w:rsid w:val="00596DF2"/>
    <w:rsid w:val="00597473"/>
    <w:rsid w:val="005A03C4"/>
    <w:rsid w:val="005A3FB6"/>
    <w:rsid w:val="005B4219"/>
    <w:rsid w:val="005B53E4"/>
    <w:rsid w:val="005C125A"/>
    <w:rsid w:val="005C32C3"/>
    <w:rsid w:val="005C3919"/>
    <w:rsid w:val="005C3F97"/>
    <w:rsid w:val="005C64B3"/>
    <w:rsid w:val="005C6BFB"/>
    <w:rsid w:val="005C6FA6"/>
    <w:rsid w:val="005C791C"/>
    <w:rsid w:val="005D059C"/>
    <w:rsid w:val="005D0D62"/>
    <w:rsid w:val="005D2300"/>
    <w:rsid w:val="005D2F98"/>
    <w:rsid w:val="005D441C"/>
    <w:rsid w:val="005D5905"/>
    <w:rsid w:val="005E01F5"/>
    <w:rsid w:val="005E114B"/>
    <w:rsid w:val="005E1EF2"/>
    <w:rsid w:val="005E41F2"/>
    <w:rsid w:val="005E6076"/>
    <w:rsid w:val="005F0183"/>
    <w:rsid w:val="005F471D"/>
    <w:rsid w:val="006017A0"/>
    <w:rsid w:val="00601E34"/>
    <w:rsid w:val="00602E10"/>
    <w:rsid w:val="00610B4D"/>
    <w:rsid w:val="00611C63"/>
    <w:rsid w:val="0062052E"/>
    <w:rsid w:val="006224C3"/>
    <w:rsid w:val="00623295"/>
    <w:rsid w:val="00627F5A"/>
    <w:rsid w:val="006357AC"/>
    <w:rsid w:val="00640879"/>
    <w:rsid w:val="00643088"/>
    <w:rsid w:val="00645BB6"/>
    <w:rsid w:val="00647608"/>
    <w:rsid w:val="0065057E"/>
    <w:rsid w:val="00653F50"/>
    <w:rsid w:val="006541F3"/>
    <w:rsid w:val="0065630D"/>
    <w:rsid w:val="006627E1"/>
    <w:rsid w:val="00673D61"/>
    <w:rsid w:val="006759AC"/>
    <w:rsid w:val="00675AFB"/>
    <w:rsid w:val="00677703"/>
    <w:rsid w:val="00677D25"/>
    <w:rsid w:val="006831F0"/>
    <w:rsid w:val="006848C6"/>
    <w:rsid w:val="00684B6E"/>
    <w:rsid w:val="00687BD1"/>
    <w:rsid w:val="00692F78"/>
    <w:rsid w:val="00695F9B"/>
    <w:rsid w:val="006A3314"/>
    <w:rsid w:val="006A3F27"/>
    <w:rsid w:val="006A7B14"/>
    <w:rsid w:val="006A7B6E"/>
    <w:rsid w:val="006C088B"/>
    <w:rsid w:val="006C106F"/>
    <w:rsid w:val="006C3191"/>
    <w:rsid w:val="006C3E4F"/>
    <w:rsid w:val="006C5170"/>
    <w:rsid w:val="006C69EF"/>
    <w:rsid w:val="006D0264"/>
    <w:rsid w:val="006D42AE"/>
    <w:rsid w:val="006D74D7"/>
    <w:rsid w:val="006E5B4E"/>
    <w:rsid w:val="006E66F6"/>
    <w:rsid w:val="006E7685"/>
    <w:rsid w:val="006F1D22"/>
    <w:rsid w:val="006F4083"/>
    <w:rsid w:val="007009D0"/>
    <w:rsid w:val="00705C1C"/>
    <w:rsid w:val="007110AA"/>
    <w:rsid w:val="0071116E"/>
    <w:rsid w:val="007153B9"/>
    <w:rsid w:val="0071557B"/>
    <w:rsid w:val="007228B7"/>
    <w:rsid w:val="00723889"/>
    <w:rsid w:val="0073509D"/>
    <w:rsid w:val="00736C20"/>
    <w:rsid w:val="0074023D"/>
    <w:rsid w:val="0074220E"/>
    <w:rsid w:val="00743F0B"/>
    <w:rsid w:val="00751BF0"/>
    <w:rsid w:val="00753729"/>
    <w:rsid w:val="00754A94"/>
    <w:rsid w:val="00755835"/>
    <w:rsid w:val="007607EF"/>
    <w:rsid w:val="007645EB"/>
    <w:rsid w:val="007717B3"/>
    <w:rsid w:val="00782D55"/>
    <w:rsid w:val="00783767"/>
    <w:rsid w:val="007845A1"/>
    <w:rsid w:val="0078657B"/>
    <w:rsid w:val="00792CB8"/>
    <w:rsid w:val="007A4584"/>
    <w:rsid w:val="007B0033"/>
    <w:rsid w:val="007B0C24"/>
    <w:rsid w:val="007B3274"/>
    <w:rsid w:val="007B47CD"/>
    <w:rsid w:val="007B4950"/>
    <w:rsid w:val="007C21F3"/>
    <w:rsid w:val="007C2785"/>
    <w:rsid w:val="007C3AFB"/>
    <w:rsid w:val="007C5DAA"/>
    <w:rsid w:val="007C7775"/>
    <w:rsid w:val="007C7908"/>
    <w:rsid w:val="007D0991"/>
    <w:rsid w:val="007D6EB2"/>
    <w:rsid w:val="007E07B7"/>
    <w:rsid w:val="007E0B11"/>
    <w:rsid w:val="007E5710"/>
    <w:rsid w:val="007F01A5"/>
    <w:rsid w:val="007F3D2B"/>
    <w:rsid w:val="007F7979"/>
    <w:rsid w:val="00804777"/>
    <w:rsid w:val="00806431"/>
    <w:rsid w:val="00811613"/>
    <w:rsid w:val="00812754"/>
    <w:rsid w:val="008143B9"/>
    <w:rsid w:val="00815F7A"/>
    <w:rsid w:val="00820D4A"/>
    <w:rsid w:val="00821D8C"/>
    <w:rsid w:val="00823B61"/>
    <w:rsid w:val="0082628F"/>
    <w:rsid w:val="00827093"/>
    <w:rsid w:val="008312B5"/>
    <w:rsid w:val="00836E2B"/>
    <w:rsid w:val="0084229D"/>
    <w:rsid w:val="008427F6"/>
    <w:rsid w:val="008441D8"/>
    <w:rsid w:val="0084626C"/>
    <w:rsid w:val="008518E4"/>
    <w:rsid w:val="00857911"/>
    <w:rsid w:val="0086464C"/>
    <w:rsid w:val="0086662F"/>
    <w:rsid w:val="00873A2B"/>
    <w:rsid w:val="00874447"/>
    <w:rsid w:val="0087527F"/>
    <w:rsid w:val="008839BA"/>
    <w:rsid w:val="008860F6"/>
    <w:rsid w:val="00887077"/>
    <w:rsid w:val="00890CD6"/>
    <w:rsid w:val="00893429"/>
    <w:rsid w:val="00897346"/>
    <w:rsid w:val="008A335B"/>
    <w:rsid w:val="008A5866"/>
    <w:rsid w:val="008A61CA"/>
    <w:rsid w:val="008A7768"/>
    <w:rsid w:val="008B1CCB"/>
    <w:rsid w:val="008B2078"/>
    <w:rsid w:val="008B2A5C"/>
    <w:rsid w:val="008B5B7E"/>
    <w:rsid w:val="008C196A"/>
    <w:rsid w:val="008C4E36"/>
    <w:rsid w:val="008C62D1"/>
    <w:rsid w:val="008C6AED"/>
    <w:rsid w:val="008C7546"/>
    <w:rsid w:val="008D1B52"/>
    <w:rsid w:val="008D3019"/>
    <w:rsid w:val="008D3502"/>
    <w:rsid w:val="008E0110"/>
    <w:rsid w:val="008E07A1"/>
    <w:rsid w:val="008E315A"/>
    <w:rsid w:val="008E4BF4"/>
    <w:rsid w:val="008E4C53"/>
    <w:rsid w:val="008F0CC5"/>
    <w:rsid w:val="008F3EC7"/>
    <w:rsid w:val="008F4A0C"/>
    <w:rsid w:val="008F5D4F"/>
    <w:rsid w:val="009047B6"/>
    <w:rsid w:val="00910761"/>
    <w:rsid w:val="0091081D"/>
    <w:rsid w:val="00915AC3"/>
    <w:rsid w:val="009214F5"/>
    <w:rsid w:val="00921B0F"/>
    <w:rsid w:val="00922223"/>
    <w:rsid w:val="009251B7"/>
    <w:rsid w:val="00925CB1"/>
    <w:rsid w:val="00926F21"/>
    <w:rsid w:val="00927C68"/>
    <w:rsid w:val="0093134F"/>
    <w:rsid w:val="009316F8"/>
    <w:rsid w:val="00941ED9"/>
    <w:rsid w:val="009440F7"/>
    <w:rsid w:val="00951125"/>
    <w:rsid w:val="0095124B"/>
    <w:rsid w:val="00952042"/>
    <w:rsid w:val="0095792E"/>
    <w:rsid w:val="00965FFA"/>
    <w:rsid w:val="00966D04"/>
    <w:rsid w:val="00973503"/>
    <w:rsid w:val="009737C1"/>
    <w:rsid w:val="009738FF"/>
    <w:rsid w:val="00973A80"/>
    <w:rsid w:val="00983926"/>
    <w:rsid w:val="009842C8"/>
    <w:rsid w:val="00984662"/>
    <w:rsid w:val="009850D4"/>
    <w:rsid w:val="00991931"/>
    <w:rsid w:val="00993318"/>
    <w:rsid w:val="00996A92"/>
    <w:rsid w:val="009A0223"/>
    <w:rsid w:val="009A06D3"/>
    <w:rsid w:val="009A2760"/>
    <w:rsid w:val="009A43D6"/>
    <w:rsid w:val="009A49CC"/>
    <w:rsid w:val="009B3BE5"/>
    <w:rsid w:val="009B619B"/>
    <w:rsid w:val="009B7BF9"/>
    <w:rsid w:val="009C3034"/>
    <w:rsid w:val="009C3FB1"/>
    <w:rsid w:val="009D099A"/>
    <w:rsid w:val="009D3365"/>
    <w:rsid w:val="009D471F"/>
    <w:rsid w:val="009E16A7"/>
    <w:rsid w:val="009E32FA"/>
    <w:rsid w:val="009E51BA"/>
    <w:rsid w:val="009E7DEF"/>
    <w:rsid w:val="009F35D3"/>
    <w:rsid w:val="009F70A6"/>
    <w:rsid w:val="009F7AB0"/>
    <w:rsid w:val="00A00467"/>
    <w:rsid w:val="00A11A54"/>
    <w:rsid w:val="00A131EE"/>
    <w:rsid w:val="00A153D8"/>
    <w:rsid w:val="00A210E0"/>
    <w:rsid w:val="00A21FC1"/>
    <w:rsid w:val="00A24DCA"/>
    <w:rsid w:val="00A25506"/>
    <w:rsid w:val="00A25524"/>
    <w:rsid w:val="00A275CD"/>
    <w:rsid w:val="00A355D5"/>
    <w:rsid w:val="00A36F6E"/>
    <w:rsid w:val="00A37AF1"/>
    <w:rsid w:val="00A4067C"/>
    <w:rsid w:val="00A41CC0"/>
    <w:rsid w:val="00A51826"/>
    <w:rsid w:val="00A553AB"/>
    <w:rsid w:val="00A57F4B"/>
    <w:rsid w:val="00A61915"/>
    <w:rsid w:val="00A61DCD"/>
    <w:rsid w:val="00A6323C"/>
    <w:rsid w:val="00A64F56"/>
    <w:rsid w:val="00A701F1"/>
    <w:rsid w:val="00A733B4"/>
    <w:rsid w:val="00A74FEF"/>
    <w:rsid w:val="00A81EF3"/>
    <w:rsid w:val="00A82510"/>
    <w:rsid w:val="00A935EE"/>
    <w:rsid w:val="00AA2C65"/>
    <w:rsid w:val="00AA3216"/>
    <w:rsid w:val="00AA3EDA"/>
    <w:rsid w:val="00AA4104"/>
    <w:rsid w:val="00AA5423"/>
    <w:rsid w:val="00AA6558"/>
    <w:rsid w:val="00AB07A7"/>
    <w:rsid w:val="00AB1F5D"/>
    <w:rsid w:val="00AB2FDE"/>
    <w:rsid w:val="00AB5318"/>
    <w:rsid w:val="00AC4F48"/>
    <w:rsid w:val="00AC6281"/>
    <w:rsid w:val="00AD04A0"/>
    <w:rsid w:val="00AD3E9D"/>
    <w:rsid w:val="00AD6AE6"/>
    <w:rsid w:val="00AE1676"/>
    <w:rsid w:val="00AE21CF"/>
    <w:rsid w:val="00AE5D9A"/>
    <w:rsid w:val="00AE687C"/>
    <w:rsid w:val="00AF03CC"/>
    <w:rsid w:val="00AF2806"/>
    <w:rsid w:val="00AF7C48"/>
    <w:rsid w:val="00B024F1"/>
    <w:rsid w:val="00B02749"/>
    <w:rsid w:val="00B02E19"/>
    <w:rsid w:val="00B032C0"/>
    <w:rsid w:val="00B055D1"/>
    <w:rsid w:val="00B05907"/>
    <w:rsid w:val="00B05DF2"/>
    <w:rsid w:val="00B05F2F"/>
    <w:rsid w:val="00B0780A"/>
    <w:rsid w:val="00B21C16"/>
    <w:rsid w:val="00B24B1F"/>
    <w:rsid w:val="00B25D95"/>
    <w:rsid w:val="00B261F5"/>
    <w:rsid w:val="00B30F3C"/>
    <w:rsid w:val="00B33EB0"/>
    <w:rsid w:val="00B42632"/>
    <w:rsid w:val="00B43733"/>
    <w:rsid w:val="00B453B5"/>
    <w:rsid w:val="00B45D6B"/>
    <w:rsid w:val="00B50E54"/>
    <w:rsid w:val="00B5388B"/>
    <w:rsid w:val="00B5510A"/>
    <w:rsid w:val="00B57B11"/>
    <w:rsid w:val="00B57E52"/>
    <w:rsid w:val="00B6001A"/>
    <w:rsid w:val="00B65563"/>
    <w:rsid w:val="00B65C00"/>
    <w:rsid w:val="00B67F53"/>
    <w:rsid w:val="00B70502"/>
    <w:rsid w:val="00B7618B"/>
    <w:rsid w:val="00B76558"/>
    <w:rsid w:val="00B7784B"/>
    <w:rsid w:val="00B94526"/>
    <w:rsid w:val="00B96312"/>
    <w:rsid w:val="00BA3D95"/>
    <w:rsid w:val="00BA4B14"/>
    <w:rsid w:val="00BA796E"/>
    <w:rsid w:val="00BB05F5"/>
    <w:rsid w:val="00BB17C0"/>
    <w:rsid w:val="00BB1A2A"/>
    <w:rsid w:val="00BB1A34"/>
    <w:rsid w:val="00BB1F80"/>
    <w:rsid w:val="00BB687A"/>
    <w:rsid w:val="00BC457C"/>
    <w:rsid w:val="00BC612A"/>
    <w:rsid w:val="00BD1571"/>
    <w:rsid w:val="00BD22C8"/>
    <w:rsid w:val="00BD2F90"/>
    <w:rsid w:val="00BD54F9"/>
    <w:rsid w:val="00BE04B1"/>
    <w:rsid w:val="00BE66AE"/>
    <w:rsid w:val="00C02631"/>
    <w:rsid w:val="00C03A5F"/>
    <w:rsid w:val="00C10094"/>
    <w:rsid w:val="00C12046"/>
    <w:rsid w:val="00C134BA"/>
    <w:rsid w:val="00C173E4"/>
    <w:rsid w:val="00C2032A"/>
    <w:rsid w:val="00C2116E"/>
    <w:rsid w:val="00C25659"/>
    <w:rsid w:val="00C26FA7"/>
    <w:rsid w:val="00C37195"/>
    <w:rsid w:val="00C400FA"/>
    <w:rsid w:val="00C42AC2"/>
    <w:rsid w:val="00C436E4"/>
    <w:rsid w:val="00C44419"/>
    <w:rsid w:val="00C445A1"/>
    <w:rsid w:val="00C46693"/>
    <w:rsid w:val="00C47C12"/>
    <w:rsid w:val="00C503E8"/>
    <w:rsid w:val="00C51ABB"/>
    <w:rsid w:val="00C533AF"/>
    <w:rsid w:val="00C5388F"/>
    <w:rsid w:val="00C5417D"/>
    <w:rsid w:val="00C556D7"/>
    <w:rsid w:val="00C5695E"/>
    <w:rsid w:val="00C571EC"/>
    <w:rsid w:val="00C57232"/>
    <w:rsid w:val="00C6134B"/>
    <w:rsid w:val="00C662DE"/>
    <w:rsid w:val="00C70277"/>
    <w:rsid w:val="00C7191C"/>
    <w:rsid w:val="00C82BC4"/>
    <w:rsid w:val="00C842EC"/>
    <w:rsid w:val="00C84C34"/>
    <w:rsid w:val="00C84DE2"/>
    <w:rsid w:val="00C86170"/>
    <w:rsid w:val="00C8748F"/>
    <w:rsid w:val="00C9556E"/>
    <w:rsid w:val="00C974C1"/>
    <w:rsid w:val="00CA1A4C"/>
    <w:rsid w:val="00CA51CF"/>
    <w:rsid w:val="00CB14F9"/>
    <w:rsid w:val="00CB4DD4"/>
    <w:rsid w:val="00CC01DC"/>
    <w:rsid w:val="00CC0479"/>
    <w:rsid w:val="00CC05EE"/>
    <w:rsid w:val="00CD4FEC"/>
    <w:rsid w:val="00CD737F"/>
    <w:rsid w:val="00CE186D"/>
    <w:rsid w:val="00CF1172"/>
    <w:rsid w:val="00D02130"/>
    <w:rsid w:val="00D05CFF"/>
    <w:rsid w:val="00D072B0"/>
    <w:rsid w:val="00D0787E"/>
    <w:rsid w:val="00D104BD"/>
    <w:rsid w:val="00D1203C"/>
    <w:rsid w:val="00D137E1"/>
    <w:rsid w:val="00D14174"/>
    <w:rsid w:val="00D1761B"/>
    <w:rsid w:val="00D2018D"/>
    <w:rsid w:val="00D23265"/>
    <w:rsid w:val="00D30D59"/>
    <w:rsid w:val="00D3448A"/>
    <w:rsid w:val="00D35E05"/>
    <w:rsid w:val="00D36D33"/>
    <w:rsid w:val="00D36EDD"/>
    <w:rsid w:val="00D4199F"/>
    <w:rsid w:val="00D437D5"/>
    <w:rsid w:val="00D514A4"/>
    <w:rsid w:val="00D52967"/>
    <w:rsid w:val="00D539EF"/>
    <w:rsid w:val="00D543BA"/>
    <w:rsid w:val="00D6296B"/>
    <w:rsid w:val="00D6525A"/>
    <w:rsid w:val="00D73071"/>
    <w:rsid w:val="00D75A1D"/>
    <w:rsid w:val="00D76FF8"/>
    <w:rsid w:val="00D80E69"/>
    <w:rsid w:val="00D80FCE"/>
    <w:rsid w:val="00D81022"/>
    <w:rsid w:val="00D813E7"/>
    <w:rsid w:val="00D84426"/>
    <w:rsid w:val="00DA33DD"/>
    <w:rsid w:val="00DA7C97"/>
    <w:rsid w:val="00DC40A2"/>
    <w:rsid w:val="00DD2056"/>
    <w:rsid w:val="00DD4F71"/>
    <w:rsid w:val="00DE0B7B"/>
    <w:rsid w:val="00DF141F"/>
    <w:rsid w:val="00DF5CB1"/>
    <w:rsid w:val="00E01181"/>
    <w:rsid w:val="00E01283"/>
    <w:rsid w:val="00E1032E"/>
    <w:rsid w:val="00E14AF9"/>
    <w:rsid w:val="00E14B0D"/>
    <w:rsid w:val="00E14F07"/>
    <w:rsid w:val="00E151C7"/>
    <w:rsid w:val="00E172AC"/>
    <w:rsid w:val="00E17CE9"/>
    <w:rsid w:val="00E20EE1"/>
    <w:rsid w:val="00E22218"/>
    <w:rsid w:val="00E24C37"/>
    <w:rsid w:val="00E27346"/>
    <w:rsid w:val="00E27DDA"/>
    <w:rsid w:val="00E31430"/>
    <w:rsid w:val="00E32AE1"/>
    <w:rsid w:val="00E338FE"/>
    <w:rsid w:val="00E3451D"/>
    <w:rsid w:val="00E35731"/>
    <w:rsid w:val="00E3722E"/>
    <w:rsid w:val="00E42671"/>
    <w:rsid w:val="00E51338"/>
    <w:rsid w:val="00E51648"/>
    <w:rsid w:val="00E54416"/>
    <w:rsid w:val="00E62678"/>
    <w:rsid w:val="00E627F4"/>
    <w:rsid w:val="00E67CF3"/>
    <w:rsid w:val="00E71827"/>
    <w:rsid w:val="00E72C39"/>
    <w:rsid w:val="00E74C9C"/>
    <w:rsid w:val="00E76708"/>
    <w:rsid w:val="00E8091A"/>
    <w:rsid w:val="00E905DE"/>
    <w:rsid w:val="00E90DA5"/>
    <w:rsid w:val="00E9262D"/>
    <w:rsid w:val="00E93B2E"/>
    <w:rsid w:val="00E95600"/>
    <w:rsid w:val="00E95D6A"/>
    <w:rsid w:val="00EA1373"/>
    <w:rsid w:val="00EA2057"/>
    <w:rsid w:val="00EA33DF"/>
    <w:rsid w:val="00EA5424"/>
    <w:rsid w:val="00EA7711"/>
    <w:rsid w:val="00EA7BE3"/>
    <w:rsid w:val="00EB0AC9"/>
    <w:rsid w:val="00EB43A9"/>
    <w:rsid w:val="00EC2893"/>
    <w:rsid w:val="00EC321A"/>
    <w:rsid w:val="00EC3364"/>
    <w:rsid w:val="00EC3F12"/>
    <w:rsid w:val="00EC4F93"/>
    <w:rsid w:val="00EC67C3"/>
    <w:rsid w:val="00EC714A"/>
    <w:rsid w:val="00EC7D47"/>
    <w:rsid w:val="00EC7DDB"/>
    <w:rsid w:val="00ED0974"/>
    <w:rsid w:val="00ED135A"/>
    <w:rsid w:val="00ED4346"/>
    <w:rsid w:val="00ED6647"/>
    <w:rsid w:val="00EE139C"/>
    <w:rsid w:val="00EE7632"/>
    <w:rsid w:val="00EF18C8"/>
    <w:rsid w:val="00EF4963"/>
    <w:rsid w:val="00EF5D61"/>
    <w:rsid w:val="00EF6D62"/>
    <w:rsid w:val="00EF6D7A"/>
    <w:rsid w:val="00F021A6"/>
    <w:rsid w:val="00F10A7C"/>
    <w:rsid w:val="00F13509"/>
    <w:rsid w:val="00F14FC4"/>
    <w:rsid w:val="00F15850"/>
    <w:rsid w:val="00F17255"/>
    <w:rsid w:val="00F177ED"/>
    <w:rsid w:val="00F2042D"/>
    <w:rsid w:val="00F206DD"/>
    <w:rsid w:val="00F20C77"/>
    <w:rsid w:val="00F221A7"/>
    <w:rsid w:val="00F227EB"/>
    <w:rsid w:val="00F24B4F"/>
    <w:rsid w:val="00F32318"/>
    <w:rsid w:val="00F3480C"/>
    <w:rsid w:val="00F379DD"/>
    <w:rsid w:val="00F403D8"/>
    <w:rsid w:val="00F40974"/>
    <w:rsid w:val="00F449FF"/>
    <w:rsid w:val="00F45E4A"/>
    <w:rsid w:val="00F4767E"/>
    <w:rsid w:val="00F50118"/>
    <w:rsid w:val="00F547CA"/>
    <w:rsid w:val="00F55BE3"/>
    <w:rsid w:val="00F56605"/>
    <w:rsid w:val="00F56663"/>
    <w:rsid w:val="00F56F0A"/>
    <w:rsid w:val="00F603C1"/>
    <w:rsid w:val="00F6131B"/>
    <w:rsid w:val="00F61A25"/>
    <w:rsid w:val="00F652D2"/>
    <w:rsid w:val="00F66120"/>
    <w:rsid w:val="00F66307"/>
    <w:rsid w:val="00F66B60"/>
    <w:rsid w:val="00F76712"/>
    <w:rsid w:val="00F769C3"/>
    <w:rsid w:val="00F77405"/>
    <w:rsid w:val="00F800EA"/>
    <w:rsid w:val="00F8276A"/>
    <w:rsid w:val="00F84E96"/>
    <w:rsid w:val="00F850E4"/>
    <w:rsid w:val="00F87138"/>
    <w:rsid w:val="00F92505"/>
    <w:rsid w:val="00F9343D"/>
    <w:rsid w:val="00F95224"/>
    <w:rsid w:val="00FA1EAF"/>
    <w:rsid w:val="00FA2977"/>
    <w:rsid w:val="00FA448C"/>
    <w:rsid w:val="00FA727D"/>
    <w:rsid w:val="00FB1F66"/>
    <w:rsid w:val="00FB2034"/>
    <w:rsid w:val="00FB26FF"/>
    <w:rsid w:val="00FB2BE2"/>
    <w:rsid w:val="00FB4228"/>
    <w:rsid w:val="00FB472B"/>
    <w:rsid w:val="00FC16DF"/>
    <w:rsid w:val="00FC2D5C"/>
    <w:rsid w:val="00FC3CDE"/>
    <w:rsid w:val="00FD1C63"/>
    <w:rsid w:val="00FD4FEB"/>
    <w:rsid w:val="00FD5A84"/>
    <w:rsid w:val="00FD5F61"/>
    <w:rsid w:val="00FD6596"/>
    <w:rsid w:val="00FD699B"/>
    <w:rsid w:val="00FE0F3E"/>
    <w:rsid w:val="00FE1060"/>
    <w:rsid w:val="00FE3067"/>
    <w:rsid w:val="00FE7861"/>
    <w:rsid w:val="00FF1AEE"/>
    <w:rsid w:val="00FF4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7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D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45C70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7153B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3E9D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153B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3E9D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1557B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84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42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9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nmfazlaan@gmail.com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TP03000207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/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33" ma:contentTypeDescription="Create a new document." ma:contentTypeScope="" ma:versionID="37d3ec2b48d53e45b233ad8f52fe1b11"/>
</file>

<file path=customXml/itemProps1.xml><?xml version="1.0" encoding="utf-8"?>
<ds:datastoreItem xmlns:ds="http://schemas.openxmlformats.org/officeDocument/2006/customXml" ds:itemID="{2049D5E3-B4F6-4DBA-A109-B16FB696FC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64C6DB-33C0-403A-8E92-160A0A1CDC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74E812-732A-4F0B-85BA-1182B8DA4400}">
  <ds:schemaRefs>
    <ds:schemaRef ds:uri="http://schemas.microsoft.com/office/2006/metadata/contentType"/>
    <ds:schemaRef ds:uri="http://schemas.microsoft.com/office/2006/metadata/properties/metaAttribut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TP030002074</Template>
  <TotalTime>34</TotalTime>
  <Pages>3</Pages>
  <Words>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Links>
    <vt:vector size="42" baseType="variant">
      <vt:variant>
        <vt:i4>7012415</vt:i4>
      </vt:variant>
      <vt:variant>
        <vt:i4>18</vt:i4>
      </vt:variant>
      <vt:variant>
        <vt:i4>0</vt:i4>
      </vt:variant>
      <vt:variant>
        <vt:i4>5</vt:i4>
      </vt:variant>
      <vt:variant>
        <vt:lpwstr>http://en.wikipedia.org/wiki/Backup</vt:lpwstr>
      </vt:variant>
      <vt:variant>
        <vt:lpwstr/>
      </vt:variant>
      <vt:variant>
        <vt:i4>8192037</vt:i4>
      </vt:variant>
      <vt:variant>
        <vt:i4>15</vt:i4>
      </vt:variant>
      <vt:variant>
        <vt:i4>0</vt:i4>
      </vt:variant>
      <vt:variant>
        <vt:i4>5</vt:i4>
      </vt:variant>
      <vt:variant>
        <vt:lpwstr>http://en.wikipedia.org/wiki/Documentation</vt:lpwstr>
      </vt:variant>
      <vt:variant>
        <vt:lpwstr/>
      </vt:variant>
      <vt:variant>
        <vt:i4>655448</vt:i4>
      </vt:variant>
      <vt:variant>
        <vt:i4>12</vt:i4>
      </vt:variant>
      <vt:variant>
        <vt:i4>0</vt:i4>
      </vt:variant>
      <vt:variant>
        <vt:i4>5</vt:i4>
      </vt:variant>
      <vt:variant>
        <vt:lpwstr>http://en.wikipedia.org/wiki/Troubleshooting</vt:lpwstr>
      </vt:variant>
      <vt:variant>
        <vt:lpwstr/>
      </vt:variant>
      <vt:variant>
        <vt:i4>2031743</vt:i4>
      </vt:variant>
      <vt:variant>
        <vt:i4>9</vt:i4>
      </vt:variant>
      <vt:variant>
        <vt:i4>0</vt:i4>
      </vt:variant>
      <vt:variant>
        <vt:i4>5</vt:i4>
      </vt:variant>
      <vt:variant>
        <vt:lpwstr>http://en.wikipedia.org/wiki/Operating_system</vt:lpwstr>
      </vt:variant>
      <vt:variant>
        <vt:lpwstr/>
      </vt:variant>
      <vt:variant>
        <vt:i4>4259900</vt:i4>
      </vt:variant>
      <vt:variant>
        <vt:i4>6</vt:i4>
      </vt:variant>
      <vt:variant>
        <vt:i4>0</vt:i4>
      </vt:variant>
      <vt:variant>
        <vt:i4>5</vt:i4>
      </vt:variant>
      <vt:variant>
        <vt:lpwstr>http://en.wikipedia.org/wiki/Computer_software</vt:lpwstr>
      </vt:variant>
      <vt:variant>
        <vt:lpwstr/>
      </vt:variant>
      <vt:variant>
        <vt:i4>6225971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http://en.wikipedia.org/wiki/Computer_hardware</vt:lpwstr>
      </vt:variant>
      <vt:variant>
        <vt:lpwstr/>
      </vt:variant>
      <vt:variant>
        <vt:i4>720958</vt:i4>
      </vt:variant>
      <vt:variant>
        <vt:i4>0</vt:i4>
      </vt:variant>
      <vt:variant>
        <vt:i4>0</vt:i4>
      </vt:variant>
      <vt:variant>
        <vt:i4>5</vt:i4>
      </vt:variant>
      <vt:variant>
        <vt:lpwstr>mailto:mnmfazlaan@gmail.com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Fazlaan</cp:lastModifiedBy>
  <cp:revision>15</cp:revision>
  <cp:lastPrinted>2012-05-23T03:48:00Z</cp:lastPrinted>
  <dcterms:created xsi:type="dcterms:W3CDTF">2012-04-29T15:47:00Z</dcterms:created>
  <dcterms:modified xsi:type="dcterms:W3CDTF">2012-08-29T04:40:00Z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TC300020749990</vt:lpwstr>
  </property>
</Properties>
</file>